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AD" w:rsidRPr="00E57E14" w:rsidRDefault="00B47CAD" w:rsidP="00BB5217">
      <w:pPr>
        <w:pStyle w:val="Kapitel"/>
      </w:pPr>
      <w:bookmarkStart w:id="0" w:name="_GoBack"/>
      <w:bookmarkEnd w:id="0"/>
      <w:r w:rsidRPr="00E57E14">
        <w:t>KAPITEL 1</w:t>
      </w:r>
    </w:p>
    <w:p w:rsidR="00B47CAD" w:rsidRPr="00E57E14" w:rsidRDefault="00B47CAD" w:rsidP="00D41D11">
      <w:pPr>
        <w:pStyle w:val="Sequenz"/>
      </w:pPr>
      <w:r>
        <w:t>Sequenz 2</w:t>
      </w:r>
    </w:p>
    <w:p w:rsidR="00B47CAD" w:rsidRPr="00E57E14" w:rsidRDefault="00B47CAD" w:rsidP="0027481C">
      <w:pPr>
        <w:pStyle w:val="Szene1"/>
        <w:rPr>
          <w:b/>
          <w:bCs/>
        </w:rPr>
      </w:pPr>
      <w:r>
        <w:rPr>
          <w:b/>
          <w:bCs/>
        </w:rPr>
        <w:t>Szene 4</w:t>
      </w:r>
    </w:p>
    <w:p w:rsidR="00B47CAD" w:rsidRPr="00E57E14" w:rsidRDefault="00B47CAD" w:rsidP="0027481C">
      <w:pPr>
        <w:pStyle w:val="Szene1"/>
      </w:pPr>
      <w:r>
        <w:t>Eine schwere Bürde</w:t>
      </w:r>
    </w:p>
    <w:p w:rsidR="00B47CAD" w:rsidRPr="00E57E14" w:rsidRDefault="00B47CAD" w:rsidP="0027481C">
      <w:pPr>
        <w:pStyle w:val="Szene1"/>
      </w:pPr>
    </w:p>
    <w:p w:rsidR="00B47CAD" w:rsidRPr="00E57E14" w:rsidRDefault="00B47CAD" w:rsidP="0027481C">
      <w:pPr>
        <w:pStyle w:val="Szene1"/>
        <w:rPr>
          <w:b/>
          <w:bCs/>
        </w:rPr>
      </w:pPr>
      <w:r>
        <w:rPr>
          <w:b/>
          <w:bCs/>
        </w:rPr>
        <w:t>Szene 5</w:t>
      </w:r>
    </w:p>
    <w:p w:rsidR="00B47CAD" w:rsidRPr="00E57E14" w:rsidRDefault="00B47CAD" w:rsidP="0027481C">
      <w:pPr>
        <w:pStyle w:val="Szene1"/>
      </w:pPr>
      <w:r>
        <w:t>Das Profil eines Mannes</w:t>
      </w:r>
    </w:p>
    <w:p w:rsidR="00B47CAD" w:rsidRPr="00E57E14" w:rsidRDefault="00B47CAD" w:rsidP="0027481C">
      <w:pPr>
        <w:pStyle w:val="Szene1"/>
      </w:pPr>
    </w:p>
    <w:p w:rsidR="00B47CAD" w:rsidRPr="00E57E14" w:rsidRDefault="00B47CAD" w:rsidP="0027481C">
      <w:pPr>
        <w:pStyle w:val="Szene1"/>
        <w:rPr>
          <w:b/>
          <w:bCs/>
        </w:rPr>
      </w:pPr>
      <w:r>
        <w:rPr>
          <w:b/>
          <w:bCs/>
        </w:rPr>
        <w:t>Szene 6</w:t>
      </w:r>
    </w:p>
    <w:p w:rsidR="00B47CAD" w:rsidRPr="00E57E14" w:rsidRDefault="00B47CAD" w:rsidP="0027481C">
      <w:pPr>
        <w:pStyle w:val="Szene1"/>
      </w:pPr>
      <w:r>
        <w:t>Eine tödliche Falle</w:t>
      </w:r>
      <w:r w:rsidRPr="00E57E14">
        <w:br w:type="page"/>
      </w:r>
    </w:p>
    <w:p w:rsidR="00B47CAD" w:rsidRPr="00E57E14" w:rsidRDefault="00B47CAD" w:rsidP="0020348B">
      <w:pPr>
        <w:pStyle w:val="Szene2"/>
      </w:pPr>
      <w:r>
        <w:t>Szene 4</w:t>
      </w:r>
      <w:r w:rsidRPr="00E57E14">
        <w:t xml:space="preserve"> – </w:t>
      </w:r>
      <w:r>
        <w:t>Eine schwere Bürde</w:t>
      </w:r>
    </w:p>
    <w:p w:rsidR="00B47CAD" w:rsidRDefault="00B47CAD" w:rsidP="00D23209">
      <w:pPr>
        <w:pStyle w:val="Regie"/>
      </w:pPr>
      <w:r>
        <w:t>[Im Morgengrauen landet ein Spezialeinsatzkommando der US-Streitkräfte unter der Führung von Colonel James H</w:t>
      </w:r>
      <w:r>
        <w:t>o</w:t>
      </w:r>
      <w:r>
        <w:t>ward Maxwell an der Pazifikküste Chiles.]</w:t>
      </w:r>
    </w:p>
    <w:p w:rsidR="00B47CAD" w:rsidRPr="008C7C1E" w:rsidRDefault="00B47CAD" w:rsidP="000023B1">
      <w:pPr>
        <w:pStyle w:val="Text"/>
        <w:rPr>
          <w:color w:val="000000"/>
          <w:lang w:val="en-US"/>
        </w:rPr>
      </w:pPr>
      <w:r w:rsidRPr="008C7C1E">
        <w:rPr>
          <w:color w:val="000000"/>
          <w:lang w:val="en-US"/>
        </w:rPr>
        <w:t>[At dawn, a spezial ops command led by Colonel James Howard Maxwell is landing at Chile’s pacific coast.]</w:t>
      </w:r>
    </w:p>
    <w:p w:rsidR="00B47CAD" w:rsidRDefault="00B47CAD" w:rsidP="001F2CD2">
      <w:pPr>
        <w:pStyle w:val="Charakter"/>
      </w:pPr>
      <w:r>
        <w:t>Captain Harrison</w:t>
      </w:r>
    </w:p>
    <w:p w:rsidR="00B47CAD" w:rsidRDefault="00B47CAD" w:rsidP="001F2CD2">
      <w:pPr>
        <w:pStyle w:val="Beschreibung1"/>
      </w:pPr>
      <w:r>
        <w:t>Normale Tonlage und Sprechweise.</w:t>
      </w:r>
    </w:p>
    <w:p w:rsidR="00B47CAD" w:rsidRDefault="00B47CAD" w:rsidP="001F2CD2">
      <w:pPr>
        <w:pStyle w:val="Regie"/>
      </w:pPr>
      <w:r>
        <w:t>[über Funk – Colonel Maxwell beobachtet an einer Brü</w:t>
      </w:r>
      <w:r>
        <w:t>s</w:t>
      </w:r>
      <w:r>
        <w:t>tung stehend die Landung seiner Truppen. Schrifteinble</w:t>
      </w:r>
      <w:r>
        <w:t>n</w:t>
      </w:r>
      <w:r>
        <w:t>dung: 29. April 2011</w:t>
      </w:r>
      <w:r w:rsidRPr="00C22DF6">
        <w:t xml:space="preserve"> – Atacama Desert, Chile</w:t>
      </w:r>
      <w:r>
        <w:t>, nahe Pis</w:t>
      </w:r>
      <w:r>
        <w:t>a</w:t>
      </w:r>
      <w:r>
        <w:t>gua</w:t>
      </w:r>
      <w:r w:rsidRPr="00C22DF6">
        <w:t xml:space="preserve"> – </w:t>
      </w:r>
      <w:r>
        <w:t xml:space="preserve">Beginn von </w:t>
      </w:r>
      <w:r w:rsidRPr="00C22DF6">
        <w:t>Ope</w:t>
      </w:r>
      <w:r>
        <w:t>ration „Red Sand“ – 06.00 Uhr]</w:t>
      </w:r>
    </w:p>
    <w:p w:rsidR="00B47CAD" w:rsidRPr="008C7C1E" w:rsidRDefault="00B47CAD" w:rsidP="008C7C1E">
      <w:pPr>
        <w:pStyle w:val="Text"/>
        <w:rPr>
          <w:lang w:val="en-US"/>
        </w:rPr>
      </w:pPr>
      <w:r>
        <w:rPr>
          <w:lang w:val="en-US"/>
        </w:rPr>
        <w:t>[</w:t>
      </w:r>
      <w:r w:rsidRPr="008C7C1E">
        <w:rPr>
          <w:color w:val="000000"/>
          <w:lang w:val="en-US"/>
        </w:rPr>
        <w:t>via radio – Colonel Maxwell, standing on a balu</w:t>
      </w:r>
      <w:r w:rsidRPr="008C7C1E">
        <w:rPr>
          <w:color w:val="000000"/>
          <w:lang w:val="en-US"/>
        </w:rPr>
        <w:t>s</w:t>
      </w:r>
      <w:r w:rsidRPr="008C7C1E">
        <w:rPr>
          <w:color w:val="000000"/>
          <w:lang w:val="en-US"/>
        </w:rPr>
        <w:t>trade, is observing his troops landing on the beach.Script fading in: 29. April 2011 – Atacama D</w:t>
      </w:r>
      <w:r w:rsidRPr="008C7C1E">
        <w:rPr>
          <w:color w:val="000000"/>
          <w:lang w:val="en-US"/>
        </w:rPr>
        <w:t>e</w:t>
      </w:r>
      <w:r w:rsidRPr="008C7C1E">
        <w:rPr>
          <w:color w:val="000000"/>
          <w:lang w:val="en-US"/>
        </w:rPr>
        <w:t>sert, Chile, near Pisagua – Beginning of Operation “Red Sand “ – 06:00.]</w:t>
      </w:r>
    </w:p>
    <w:p w:rsidR="00B47CAD" w:rsidRPr="000023B1" w:rsidRDefault="00B47CAD" w:rsidP="000023B1">
      <w:pPr>
        <w:pStyle w:val="Charakter"/>
        <w:rPr>
          <w:lang w:val="en-US"/>
        </w:rPr>
      </w:pPr>
    </w:p>
    <w:p w:rsidR="00B47CAD" w:rsidRDefault="00B47CAD" w:rsidP="00171387">
      <w:pPr>
        <w:pStyle w:val="Text"/>
      </w:pPr>
      <w:r>
        <w:t>(4-01) „Hier ist Captain Harrison. Colonel, alle Truppen sind jetzt an Land. Wir fahren zur Basis. Over.“</w:t>
      </w:r>
    </w:p>
    <w:p w:rsidR="00B47CAD" w:rsidRDefault="00B47CAD" w:rsidP="00A678D6">
      <w:pPr>
        <w:pStyle w:val="Charakter"/>
      </w:pPr>
      <w:r>
        <w:t>Colonel Maxwell</w:t>
      </w:r>
    </w:p>
    <w:p w:rsidR="00B47CAD" w:rsidRDefault="00B47CAD" w:rsidP="00A678D6">
      <w:pPr>
        <w:pStyle w:val="Beschreibung1"/>
      </w:pPr>
      <w:r>
        <w:t>Normale Tonlage und Sprechweise.</w:t>
      </w:r>
    </w:p>
    <w:p w:rsidR="00B47CAD" w:rsidRDefault="00B47CAD" w:rsidP="00A678D6">
      <w:pPr>
        <w:pStyle w:val="Regie"/>
      </w:pPr>
      <w:r>
        <w:t>[über Funk – Dieselbe Aufnahme wie zuvor.]</w:t>
      </w:r>
    </w:p>
    <w:p w:rsidR="00B47CAD" w:rsidRPr="008C7C1E" w:rsidRDefault="00B47CAD" w:rsidP="008C7C1E">
      <w:pPr>
        <w:pStyle w:val="Text"/>
        <w:rPr>
          <w:color w:val="000000"/>
          <w:lang w:val="en-US"/>
        </w:rPr>
      </w:pPr>
      <w:r w:rsidRPr="008C7C1E">
        <w:rPr>
          <w:color w:val="000000"/>
          <w:lang w:val="en-US"/>
        </w:rPr>
        <w:t>[via radio –</w:t>
      </w:r>
      <w:r>
        <w:rPr>
          <w:color w:val="000000"/>
          <w:lang w:val="en-US"/>
        </w:rPr>
        <w:t xml:space="preserve"> S</w:t>
      </w:r>
      <w:r w:rsidRPr="008C7C1E">
        <w:rPr>
          <w:color w:val="000000"/>
          <w:lang w:val="en-US"/>
        </w:rPr>
        <w:t>ame recording as previously</w:t>
      </w:r>
      <w:r>
        <w:rPr>
          <w:color w:val="000000"/>
          <w:lang w:val="en-US"/>
        </w:rPr>
        <w:t>.</w:t>
      </w:r>
      <w:r w:rsidRPr="008C7C1E">
        <w:rPr>
          <w:color w:val="000000"/>
          <w:lang w:val="en-US"/>
        </w:rPr>
        <w:t>]</w:t>
      </w:r>
    </w:p>
    <w:p w:rsidR="00B47CAD" w:rsidRPr="008C7C1E" w:rsidRDefault="00B47CAD" w:rsidP="008C7C1E">
      <w:pPr>
        <w:pStyle w:val="Charakter"/>
        <w:rPr>
          <w:lang w:val="en-US"/>
        </w:rPr>
      </w:pPr>
    </w:p>
    <w:p w:rsidR="00B47CAD" w:rsidRDefault="00B47CAD" w:rsidP="00A678D6">
      <w:pPr>
        <w:pStyle w:val="Text"/>
      </w:pPr>
      <w:r>
        <w:t>(4-02) „Alles klar, Captain. Ich werde in ein paar Minuten nachkommen.“</w:t>
      </w:r>
    </w:p>
    <w:p w:rsidR="00B47CAD" w:rsidRDefault="00B47CAD" w:rsidP="00C36A06">
      <w:pPr>
        <w:pStyle w:val="Charakter"/>
      </w:pPr>
      <w:r>
        <w:t>Captain Harrison</w:t>
      </w:r>
    </w:p>
    <w:p w:rsidR="00B47CAD" w:rsidRDefault="00B47CAD" w:rsidP="00F303DB">
      <w:pPr>
        <w:pStyle w:val="Beschreibung1"/>
      </w:pPr>
      <w:r>
        <w:t>Normale Tonlage und Sprechweise.</w:t>
      </w:r>
    </w:p>
    <w:p w:rsidR="00B47CAD" w:rsidRDefault="00B47CAD" w:rsidP="00F303DB">
      <w:pPr>
        <w:pStyle w:val="Regie"/>
      </w:pPr>
      <w:r>
        <w:t>[über Funk – Dieselbe Aufnahme wie zuvor.]</w:t>
      </w:r>
    </w:p>
    <w:p w:rsidR="00B47CAD" w:rsidRPr="008C7C1E" w:rsidRDefault="00B47CAD" w:rsidP="008C7C1E">
      <w:pPr>
        <w:pStyle w:val="Text"/>
        <w:rPr>
          <w:color w:val="000000"/>
          <w:lang w:val="en-US"/>
        </w:rPr>
      </w:pPr>
      <w:r w:rsidRPr="008C7C1E">
        <w:rPr>
          <w:color w:val="000000"/>
          <w:lang w:val="en-US"/>
        </w:rPr>
        <w:t>[via radio –</w:t>
      </w:r>
      <w:r>
        <w:rPr>
          <w:color w:val="000000"/>
          <w:lang w:val="en-US"/>
        </w:rPr>
        <w:t xml:space="preserve"> S</w:t>
      </w:r>
      <w:r w:rsidRPr="008C7C1E">
        <w:rPr>
          <w:color w:val="000000"/>
          <w:lang w:val="en-US"/>
        </w:rPr>
        <w:t>ame recording as previously</w:t>
      </w:r>
      <w:r>
        <w:rPr>
          <w:color w:val="000000"/>
          <w:lang w:val="en-US"/>
        </w:rPr>
        <w:t>.</w:t>
      </w:r>
      <w:r w:rsidRPr="008C7C1E">
        <w:rPr>
          <w:color w:val="000000"/>
          <w:lang w:val="en-US"/>
        </w:rPr>
        <w:t>]</w:t>
      </w:r>
    </w:p>
    <w:p w:rsidR="00B47CAD" w:rsidRPr="008C7C1E" w:rsidRDefault="00B47CAD" w:rsidP="008C7C1E">
      <w:pPr>
        <w:pStyle w:val="Text"/>
        <w:rPr>
          <w:lang w:val="en-US"/>
        </w:rPr>
      </w:pPr>
    </w:p>
    <w:p w:rsidR="00B47CAD" w:rsidRDefault="00B47CAD" w:rsidP="00F303DB">
      <w:pPr>
        <w:pStyle w:val="Text"/>
      </w:pPr>
      <w:r>
        <w:t>(4-03) „Verstanden, Sir!“</w:t>
      </w:r>
    </w:p>
    <w:p w:rsidR="00B47CAD" w:rsidRDefault="00B47CAD" w:rsidP="00F303DB">
      <w:pPr>
        <w:pStyle w:val="Charakter"/>
      </w:pPr>
      <w:r>
        <w:t>Colonel Maxwell</w:t>
      </w:r>
    </w:p>
    <w:p w:rsidR="00B47CAD" w:rsidRDefault="00B47CAD" w:rsidP="00F303DB">
      <w:pPr>
        <w:pStyle w:val="Beschreibung1"/>
      </w:pPr>
      <w:r>
        <w:t>Nachdenkliche Sprechweise, über sich und Vergangenes refle</w:t>
      </w:r>
      <w:r>
        <w:t>k</w:t>
      </w:r>
      <w:r>
        <w:t>tierend.</w:t>
      </w:r>
    </w:p>
    <w:p w:rsidR="00B47CAD" w:rsidRDefault="00B47CAD" w:rsidP="00AF2BD5">
      <w:pPr>
        <w:pStyle w:val="Regie"/>
      </w:pPr>
      <w:r>
        <w:t>[Der Zuschauer „hört“ Colonel Maxwells Gedanken, er spricht also nicht wirklich (Soundeffekt). – Colonel Ma</w:t>
      </w:r>
      <w:r>
        <w:t>x</w:t>
      </w:r>
      <w:r>
        <w:t>well dreht sich um und geht zum Gebäude.]</w:t>
      </w:r>
    </w:p>
    <w:p w:rsidR="00B47CAD" w:rsidRPr="00F72105" w:rsidRDefault="00B47CAD" w:rsidP="00F72105">
      <w:pPr>
        <w:pStyle w:val="Text"/>
        <w:rPr>
          <w:color w:val="000000"/>
          <w:lang w:val="en-US"/>
        </w:rPr>
      </w:pPr>
      <w:r w:rsidRPr="00F72105">
        <w:rPr>
          <w:color w:val="000000"/>
          <w:lang w:val="en-US"/>
        </w:rPr>
        <w:t>[The audience is listening to Colonel Maxwell’s thoughts, so he’s not really talking (soundeffects). Colonel Maxwell is turning around and walks up to the building.]</w:t>
      </w:r>
    </w:p>
    <w:p w:rsidR="00B47CAD" w:rsidRPr="00F72105" w:rsidRDefault="00B47CAD" w:rsidP="00F72105">
      <w:pPr>
        <w:pStyle w:val="Charakter"/>
        <w:rPr>
          <w:lang w:val="en-US"/>
        </w:rPr>
      </w:pPr>
    </w:p>
    <w:p w:rsidR="00B47CAD" w:rsidRDefault="00B47CAD" w:rsidP="00B307ED">
      <w:pPr>
        <w:pStyle w:val="Text"/>
      </w:pPr>
      <w:r>
        <w:t>(4-04) „Wie konnte all das nur passieren?“</w:t>
      </w:r>
    </w:p>
    <w:p w:rsidR="00B47CAD" w:rsidRDefault="00B47CAD" w:rsidP="00543DAB">
      <w:pPr>
        <w:pStyle w:val="Regie"/>
      </w:pPr>
      <w:r>
        <w:t>[„Traumszene“ (Soundeffekt) – Colonel Maxwell betritt das Gebäude und geht die Treppe hinauf.]</w:t>
      </w:r>
    </w:p>
    <w:p w:rsidR="00B47CAD" w:rsidRPr="00F72105" w:rsidRDefault="00B47CAD" w:rsidP="00F72105">
      <w:pPr>
        <w:pStyle w:val="Text"/>
        <w:rPr>
          <w:color w:val="000000"/>
          <w:lang w:val="en-US"/>
        </w:rPr>
      </w:pPr>
      <w:r w:rsidRPr="00F72105">
        <w:rPr>
          <w:color w:val="000000"/>
          <w:lang w:val="en-US"/>
        </w:rPr>
        <w:t>[„Dreamscene“ (soundeffect) colonel Maxwell is e</w:t>
      </w:r>
      <w:r w:rsidRPr="00F72105">
        <w:rPr>
          <w:color w:val="000000"/>
          <w:lang w:val="en-US"/>
        </w:rPr>
        <w:t>n</w:t>
      </w:r>
      <w:r w:rsidRPr="00F72105">
        <w:rPr>
          <w:color w:val="000000"/>
          <w:lang w:val="en-US"/>
        </w:rPr>
        <w:t>tering the building and walks up the stairs.]</w:t>
      </w:r>
    </w:p>
    <w:p w:rsidR="00B47CAD" w:rsidRPr="00F72105" w:rsidRDefault="00B47CAD" w:rsidP="00F72105">
      <w:pPr>
        <w:pStyle w:val="Charakter"/>
        <w:rPr>
          <w:lang w:val="en-US"/>
        </w:rPr>
      </w:pPr>
    </w:p>
    <w:p w:rsidR="00B47CAD" w:rsidRDefault="00B47CAD" w:rsidP="009C4C19">
      <w:pPr>
        <w:pStyle w:val="Text"/>
      </w:pPr>
      <w:r>
        <w:t>(4-05) „Wie konnten wir den Gegner nur so derm</w:t>
      </w:r>
      <w:r>
        <w:t>a</w:t>
      </w:r>
      <w:r>
        <w:t>ßen unterschätzen?“</w:t>
      </w:r>
    </w:p>
    <w:p w:rsidR="00B47CAD" w:rsidRPr="001938EB" w:rsidRDefault="00B47CAD" w:rsidP="001938EB">
      <w:pPr>
        <w:pStyle w:val="Regie"/>
      </w:pPr>
      <w:r w:rsidRPr="001938EB">
        <w:t>[„Traumszene“ (Soundeffekt) – Der Colonel geht zum Fe</w:t>
      </w:r>
      <w:r w:rsidRPr="001938EB">
        <w:t>n</w:t>
      </w:r>
      <w:r w:rsidRPr="001938EB">
        <w:t xml:space="preserve">ster, bleibt einen Augenblick lang davor stehen und sieht nachdenklich hinaus.] </w:t>
      </w:r>
    </w:p>
    <w:p w:rsidR="00B47CAD" w:rsidRPr="001938EB" w:rsidRDefault="00B47CAD" w:rsidP="001938EB">
      <w:pPr>
        <w:pStyle w:val="Regie"/>
        <w:rPr>
          <w:color w:val="000000"/>
          <w:lang w:val="en-US"/>
        </w:rPr>
      </w:pPr>
      <w:r w:rsidRPr="001938EB">
        <w:rPr>
          <w:color w:val="000000"/>
          <w:lang w:val="en-US"/>
        </w:rPr>
        <w:t xml:space="preserve">[„Dreamscene“ (soundeffects)- The Colonel walks up to the window, Stopps for a moment, thoughtfully looking out of the window.] </w:t>
      </w:r>
    </w:p>
    <w:p w:rsidR="00B47CAD" w:rsidRDefault="00B47CAD" w:rsidP="00926007">
      <w:pPr>
        <w:pStyle w:val="Text"/>
      </w:pPr>
      <w:r>
        <w:t>(4-06) „Ich habe das Oberkommando gewarnt… und die Risiken aufgezeigt. Leider vergebens. – Und doch…“</w:t>
      </w:r>
    </w:p>
    <w:p w:rsidR="00B47CAD" w:rsidRDefault="00B47CAD" w:rsidP="00CC1BEB">
      <w:pPr>
        <w:pStyle w:val="Regie"/>
      </w:pPr>
      <w:r>
        <w:t>[„Traumszene“ (Soundeffekt) – Maxwell dreht sich um, geht durch den Raum und zur Tür auf den Balkon hinaus.]</w:t>
      </w:r>
    </w:p>
    <w:p w:rsidR="00B47CAD" w:rsidRPr="001938EB" w:rsidRDefault="00B47CAD" w:rsidP="001938EB">
      <w:pPr>
        <w:pStyle w:val="Text"/>
        <w:rPr>
          <w:color w:val="000000"/>
          <w:lang w:val="en-US"/>
        </w:rPr>
      </w:pPr>
      <w:r w:rsidRPr="001938EB">
        <w:rPr>
          <w:color w:val="000000"/>
          <w:lang w:val="en-US"/>
        </w:rPr>
        <w:t xml:space="preserve">[„Dreamscene“(soundeffects) – Maxwell turns around, walks across the room </w:t>
      </w:r>
      <w:r>
        <w:rPr>
          <w:color w:val="000000"/>
          <w:lang w:val="en-US"/>
        </w:rPr>
        <w:t xml:space="preserve">right </w:t>
      </w:r>
      <w:r w:rsidRPr="001938EB">
        <w:rPr>
          <w:color w:val="000000"/>
          <w:lang w:val="en-US"/>
        </w:rPr>
        <w:t xml:space="preserve">to the door </w:t>
      </w:r>
      <w:r>
        <w:rPr>
          <w:color w:val="000000"/>
          <w:lang w:val="en-US"/>
        </w:rPr>
        <w:t xml:space="preserve">and walks out </w:t>
      </w:r>
      <w:r w:rsidRPr="001938EB">
        <w:rPr>
          <w:color w:val="000000"/>
          <w:lang w:val="en-US"/>
        </w:rPr>
        <w:t>the balustrade.]</w:t>
      </w:r>
    </w:p>
    <w:p w:rsidR="00B47CAD" w:rsidRPr="001938EB" w:rsidRDefault="00B47CAD" w:rsidP="001938EB">
      <w:pPr>
        <w:pStyle w:val="Charakter"/>
        <w:rPr>
          <w:lang w:val="en-US"/>
        </w:rPr>
      </w:pPr>
    </w:p>
    <w:p w:rsidR="00B47CAD" w:rsidRDefault="00B47CAD" w:rsidP="00926007">
      <w:pPr>
        <w:pStyle w:val="Text"/>
      </w:pPr>
      <w:r>
        <w:t>(4-07) „Es war mein Auftrag… und meine Veran</w:t>
      </w:r>
      <w:r>
        <w:t>t</w:t>
      </w:r>
      <w:r>
        <w:t>wortung.“</w:t>
      </w:r>
    </w:p>
    <w:p w:rsidR="00B47CAD" w:rsidRDefault="00B47CAD" w:rsidP="00CC1BEB">
      <w:pPr>
        <w:pStyle w:val="Regie"/>
      </w:pPr>
      <w:r>
        <w:t>[„Traumszene“ (Soundeffekt) – Maxwell dreht sich nach links, schreitet den Balkon entlang bis zu dessen Ende und blickt über das Meer zum Horizont.]</w:t>
      </w:r>
    </w:p>
    <w:p w:rsidR="00B47CAD" w:rsidRPr="001938EB" w:rsidRDefault="00B47CAD" w:rsidP="001938EB">
      <w:pPr>
        <w:pStyle w:val="Text"/>
        <w:rPr>
          <w:color w:val="000000"/>
          <w:lang w:val="en-US"/>
        </w:rPr>
      </w:pPr>
      <w:r w:rsidRPr="001938EB">
        <w:rPr>
          <w:color w:val="000000"/>
          <w:lang w:val="en-US"/>
        </w:rPr>
        <w:t>[Dreamscene“ (Soundeffects) – Maxwell tu</w:t>
      </w:r>
      <w:r>
        <w:rPr>
          <w:color w:val="000000"/>
          <w:lang w:val="en-US"/>
        </w:rPr>
        <w:t>rns to the left, walks</w:t>
      </w:r>
      <w:r w:rsidRPr="001938E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up to the end of the balustrade</w:t>
      </w:r>
      <w:r w:rsidRPr="001938EB">
        <w:rPr>
          <w:color w:val="000000"/>
          <w:lang w:val="en-US"/>
        </w:rPr>
        <w:t xml:space="preserve"> and take</w:t>
      </w:r>
      <w:r>
        <w:rPr>
          <w:color w:val="000000"/>
          <w:lang w:val="en-US"/>
        </w:rPr>
        <w:t>s a look across the sea into the</w:t>
      </w:r>
      <w:r w:rsidRPr="001938EB">
        <w:rPr>
          <w:color w:val="000000"/>
          <w:lang w:val="en-US"/>
        </w:rPr>
        <w:t xml:space="preserve"> horizon.]</w:t>
      </w:r>
    </w:p>
    <w:p w:rsidR="00B47CAD" w:rsidRPr="001938EB" w:rsidRDefault="00B47CAD" w:rsidP="001938EB">
      <w:pPr>
        <w:pStyle w:val="Charakter"/>
        <w:rPr>
          <w:lang w:val="en-US"/>
        </w:rPr>
      </w:pPr>
    </w:p>
    <w:p w:rsidR="00B47CAD" w:rsidRDefault="00B47CAD" w:rsidP="00926007">
      <w:pPr>
        <w:pStyle w:val="Text"/>
      </w:pPr>
      <w:r>
        <w:t>(4-08) „Ich hätte Greg nicht dieser Gefahr aussetzen sollen!“</w:t>
      </w:r>
    </w:p>
    <w:p w:rsidR="00B47CAD" w:rsidRDefault="00B47CAD" w:rsidP="00E43A4F">
      <w:pPr>
        <w:pStyle w:val="Trennung"/>
      </w:pPr>
      <w:r>
        <w:pict>
          <v:rect id="_x0000_i1025" style="width:0;height:1.5pt" o:hralign="center" o:hrstd="t" o:hr="t" fillcolor="#a0a0a0" stroked="f"/>
        </w:pict>
      </w:r>
    </w:p>
    <w:p w:rsidR="00B47CAD" w:rsidRDefault="00B47CAD" w:rsidP="008C5D49">
      <w:pPr>
        <w:pStyle w:val="Charakter"/>
      </w:pPr>
      <w:r>
        <w:t>Viktor Komarov</w:t>
      </w:r>
    </w:p>
    <w:p w:rsidR="00B47CAD" w:rsidRDefault="00B47CAD" w:rsidP="00B32FC9">
      <w:pPr>
        <w:pStyle w:val="Beschreibung1"/>
      </w:pPr>
      <w:r>
        <w:t>Normale Tonlage und Sprechweise.</w:t>
      </w:r>
    </w:p>
    <w:p w:rsidR="00B47CAD" w:rsidRDefault="00B47CAD" w:rsidP="00B32FC9">
      <w:pPr>
        <w:pStyle w:val="Regie"/>
      </w:pPr>
      <w:r>
        <w:t xml:space="preserve">[russischer Akzent, über Funk – Ein russischer Stoßtrupp nähert sich in einem Transportfahrzeug Position </w:t>
      </w:r>
      <w:r w:rsidRPr="00B32FC9">
        <w:rPr>
          <w:i w:val="0"/>
          <w:iCs w:val="0"/>
        </w:rPr>
        <w:t>Alpha</w:t>
      </w:r>
      <w:r>
        <w:t>.]</w:t>
      </w:r>
    </w:p>
    <w:p w:rsidR="00B47CAD" w:rsidRPr="001938EB" w:rsidRDefault="00B47CAD" w:rsidP="001938EB">
      <w:pPr>
        <w:pStyle w:val="Text"/>
        <w:rPr>
          <w:color w:val="000000"/>
          <w:lang w:val="en-US"/>
        </w:rPr>
      </w:pPr>
      <w:r w:rsidRPr="001938EB">
        <w:rPr>
          <w:color w:val="000000"/>
          <w:lang w:val="en-US"/>
        </w:rPr>
        <w:t xml:space="preserve">[russian accent, via radio – A </w:t>
      </w:r>
      <w:r>
        <w:rPr>
          <w:color w:val="000000"/>
          <w:lang w:val="en-US"/>
        </w:rPr>
        <w:t>Russian raiding patrol in a transport vehicle</w:t>
      </w:r>
      <w:r w:rsidRPr="001938EB">
        <w:rPr>
          <w:color w:val="000000"/>
          <w:lang w:val="en-US"/>
        </w:rPr>
        <w:t xml:space="preserve"> is approaching position A</w:t>
      </w:r>
      <w:r w:rsidRPr="001938EB">
        <w:rPr>
          <w:color w:val="000000"/>
          <w:lang w:val="en-US"/>
        </w:rPr>
        <w:t>l</w:t>
      </w:r>
      <w:r w:rsidRPr="001938EB">
        <w:rPr>
          <w:color w:val="000000"/>
          <w:lang w:val="en-US"/>
        </w:rPr>
        <w:t>pha.]</w:t>
      </w:r>
    </w:p>
    <w:p w:rsidR="00B47CAD" w:rsidRPr="001938EB" w:rsidRDefault="00B47CAD" w:rsidP="001938EB">
      <w:pPr>
        <w:pStyle w:val="Charakter"/>
        <w:rPr>
          <w:lang w:val="en-US"/>
        </w:rPr>
      </w:pPr>
    </w:p>
    <w:p w:rsidR="00B47CAD" w:rsidRDefault="00B47CAD" w:rsidP="00B32FC9">
      <w:pPr>
        <w:pStyle w:val="Text"/>
      </w:pPr>
      <w:r>
        <w:t>(4-09) „Hey, Valentin, hier ist Vico. Wir nähern uns dem Ziel.“</w:t>
      </w:r>
    </w:p>
    <w:p w:rsidR="00B47CAD" w:rsidRDefault="00B47CAD" w:rsidP="009F5340">
      <w:pPr>
        <w:pStyle w:val="Charakter"/>
      </w:pPr>
      <w:r>
        <w:t>Valentin Komarov</w:t>
      </w:r>
    </w:p>
    <w:p w:rsidR="00B47CAD" w:rsidRDefault="00B47CAD" w:rsidP="009F5340">
      <w:pPr>
        <w:pStyle w:val="Beschreibung1"/>
      </w:pPr>
      <w:r>
        <w:t>Spricht mit ruhiger, freundlicher Stimme.</w:t>
      </w:r>
    </w:p>
    <w:p w:rsidR="00B47CAD" w:rsidRDefault="00B47CAD" w:rsidP="00946E0A">
      <w:pPr>
        <w:pStyle w:val="Regie"/>
      </w:pPr>
      <w:r>
        <w:t>[russischer Akzent, über Funk – Dieselbe Aufnahme wie zuvor.]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 The same recording as previously.]</w:t>
      </w:r>
    </w:p>
    <w:p w:rsidR="00B47CAD" w:rsidRPr="00742228" w:rsidRDefault="00B47CAD" w:rsidP="00742228">
      <w:pPr>
        <w:pStyle w:val="Charakter"/>
        <w:rPr>
          <w:lang w:val="en-US"/>
        </w:rPr>
      </w:pPr>
    </w:p>
    <w:p w:rsidR="00B47CAD" w:rsidRDefault="00B47CAD" w:rsidP="00370F73">
      <w:pPr>
        <w:pStyle w:val="Text"/>
      </w:pPr>
      <w:r>
        <w:t>(4-10) „Hab verstanden. Und viel Erfolg beim J</w:t>
      </w:r>
      <w:r>
        <w:t>a</w:t>
      </w:r>
      <w:r>
        <w:t>gen!“</w:t>
      </w:r>
    </w:p>
    <w:p w:rsidR="00B47CAD" w:rsidRDefault="00B47CAD" w:rsidP="00346406">
      <w:pPr>
        <w:pStyle w:val="Charakter"/>
      </w:pPr>
      <w:r>
        <w:t>Viktor Komarov</w:t>
      </w:r>
    </w:p>
    <w:p w:rsidR="00B47CAD" w:rsidRDefault="00B47CAD" w:rsidP="00346406">
      <w:pPr>
        <w:pStyle w:val="Beschreibung1"/>
      </w:pPr>
      <w:r>
        <w:t>Lockere und scherzhafte Sprechweise.</w:t>
      </w:r>
    </w:p>
    <w:p w:rsidR="00B47CAD" w:rsidRDefault="00B47CAD" w:rsidP="00186BDC">
      <w:pPr>
        <w:pStyle w:val="Regie"/>
      </w:pPr>
      <w:r>
        <w:t>[russischer Akzent, über Funk – Nahaufnahme des Fah</w:t>
      </w:r>
      <w:r>
        <w:t>r</w:t>
      </w:r>
      <w:r>
        <w:t>zeugs.][russian accent – via radio – close up of the vehicle]</w:t>
      </w:r>
    </w:p>
    <w:p w:rsidR="00B47CAD" w:rsidRDefault="00B47CAD" w:rsidP="00186BDC">
      <w:pPr>
        <w:pStyle w:val="Text"/>
      </w:pPr>
      <w:r>
        <w:t>(4-11) „Ja, danke. Bis gleich!“</w:t>
      </w:r>
    </w:p>
    <w:p w:rsidR="00B47CAD" w:rsidRDefault="00B47CAD" w:rsidP="003B4BA3">
      <w:pPr>
        <w:pStyle w:val="Charakter"/>
      </w:pPr>
      <w:r>
        <w:t>russischer Soldat</w:t>
      </w:r>
    </w:p>
    <w:p w:rsidR="00B47CAD" w:rsidRDefault="00B47CAD" w:rsidP="00040112">
      <w:pPr>
        <w:pStyle w:val="Beschreibung1"/>
      </w:pPr>
      <w:r>
        <w:t>Spricht deutlich und mit Nachdruck.</w:t>
      </w:r>
    </w:p>
    <w:p w:rsidR="00B47CAD" w:rsidRDefault="00B47CAD" w:rsidP="00040112">
      <w:pPr>
        <w:pStyle w:val="Regie"/>
      </w:pPr>
      <w:r>
        <w:t>[russischer Akzent – Soldat 1 und Viktor gehen vorsichtig die Treppe hinauf.]</w:t>
      </w:r>
    </w:p>
    <w:p w:rsidR="00B47CAD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</w:t>
      </w:r>
      <w:r>
        <w:rPr>
          <w:color w:val="000000"/>
          <w:lang w:val="en-US"/>
        </w:rPr>
        <w:t>s</w:t>
      </w:r>
      <w:r w:rsidRPr="00742228">
        <w:rPr>
          <w:color w:val="000000"/>
          <w:lang w:val="en-US"/>
        </w:rPr>
        <w:t>ian accent – Soldier 1 and Viktor walk up the stairs very carefully]</w:t>
      </w:r>
    </w:p>
    <w:p w:rsidR="00B47CAD" w:rsidRPr="00742228" w:rsidRDefault="00B47CAD" w:rsidP="00742228">
      <w:pPr>
        <w:pStyle w:val="Charakter"/>
        <w:rPr>
          <w:lang w:val="en-US"/>
        </w:rPr>
      </w:pPr>
    </w:p>
    <w:p w:rsidR="00B47CAD" w:rsidRDefault="00B47CAD" w:rsidP="00201360">
      <w:pPr>
        <w:pStyle w:val="Text"/>
      </w:pPr>
      <w:r>
        <w:t>(4-12) „Halt, keine Bewegung! Und lass deine Kna</w:t>
      </w:r>
      <w:r>
        <w:t>r</w:t>
      </w:r>
      <w:r>
        <w:t>re stecken oder wir machen dich kalt!“</w:t>
      </w:r>
    </w:p>
    <w:p w:rsidR="00B47CAD" w:rsidRDefault="00B47CAD" w:rsidP="00CF6117">
      <w:pPr>
        <w:pStyle w:val="Charakter"/>
      </w:pPr>
      <w:r>
        <w:t>Major Boyd</w:t>
      </w:r>
    </w:p>
    <w:p w:rsidR="00B47CAD" w:rsidRDefault="00B47CAD" w:rsidP="000D01C3">
      <w:pPr>
        <w:pStyle w:val="Beschreibung1"/>
      </w:pPr>
      <w:r>
        <w:t>Spricht mit leicht angespannter Tonlage.</w:t>
      </w:r>
    </w:p>
    <w:p w:rsidR="00B47CAD" w:rsidRDefault="00B47CAD" w:rsidP="000D01C3">
      <w:pPr>
        <w:pStyle w:val="Regie"/>
        <w:rPr>
          <w:lang w:val="en-US"/>
        </w:rPr>
      </w:pPr>
      <w:r w:rsidRPr="00742228">
        <w:rPr>
          <w:lang w:val="en-US"/>
        </w:rPr>
        <w:t>[Die beiden Russen und der Major stehen sich gegenüber, anschließend Nahaufnahme von Major Boyd.]</w:t>
      </w:r>
    </w:p>
    <w:p w:rsidR="00B47CAD" w:rsidRPr="00742228" w:rsidRDefault="00B47CAD" w:rsidP="000D01C3">
      <w:pPr>
        <w:pStyle w:val="Regie"/>
        <w:rPr>
          <w:color w:val="000000"/>
          <w:lang w:val="en-US"/>
        </w:rPr>
      </w:pPr>
      <w:r w:rsidRPr="00742228">
        <w:rPr>
          <w:color w:val="000000"/>
          <w:lang w:val="en-US"/>
        </w:rPr>
        <w:t>[Both Russians and the Major are standing face to face, next is a close-up of Major Boyd]</w:t>
      </w:r>
    </w:p>
    <w:p w:rsidR="00B47CAD" w:rsidRDefault="00B47CAD" w:rsidP="009E42F6">
      <w:pPr>
        <w:pStyle w:val="Text"/>
      </w:pPr>
      <w:r>
        <w:t>(4-13) „Was wollt ihr von mir?“</w:t>
      </w:r>
    </w:p>
    <w:p w:rsidR="00B47CAD" w:rsidRDefault="00B47CAD" w:rsidP="009E42F6">
      <w:pPr>
        <w:pStyle w:val="Charakter"/>
      </w:pPr>
      <w:r>
        <w:t>russischer Soldat</w:t>
      </w:r>
    </w:p>
    <w:p w:rsidR="00B47CAD" w:rsidRDefault="00B47CAD" w:rsidP="009E42F6">
      <w:pPr>
        <w:pStyle w:val="Beschreibung1"/>
      </w:pPr>
      <w:r>
        <w:t>Spricht etwas abfällig und mit Nachdruck.</w:t>
      </w:r>
    </w:p>
    <w:p w:rsidR="00B47CAD" w:rsidRDefault="00B47CAD" w:rsidP="00821E76">
      <w:pPr>
        <w:pStyle w:val="Regie"/>
      </w:pPr>
      <w:r>
        <w:t>[russischer Akzent – Nahaufnahme von Soldat 1.]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 – close-up  of soldier 1]</w:t>
      </w:r>
    </w:p>
    <w:p w:rsidR="00B47CAD" w:rsidRPr="00742228" w:rsidRDefault="00B47CAD" w:rsidP="00742228">
      <w:pPr>
        <w:pStyle w:val="Charakter"/>
        <w:rPr>
          <w:lang w:val="en-US"/>
        </w:rPr>
      </w:pPr>
    </w:p>
    <w:p w:rsidR="00B47CAD" w:rsidRDefault="00B47CAD" w:rsidP="00821E76">
      <w:pPr>
        <w:pStyle w:val="Text"/>
      </w:pPr>
      <w:r>
        <w:t>(4-14) „Das wirst du schon früh genug erfahren. A</w:t>
      </w:r>
      <w:r>
        <w:t>l</w:t>
      </w:r>
      <w:r>
        <w:t>so, los jetzt!“</w:t>
      </w:r>
    </w:p>
    <w:p w:rsidR="00B47CAD" w:rsidRDefault="00B47CAD" w:rsidP="009E2A19">
      <w:pPr>
        <w:pStyle w:val="Charakter"/>
      </w:pPr>
      <w:r>
        <w:t>Viktor Komarov</w:t>
      </w:r>
    </w:p>
    <w:p w:rsidR="00B47CAD" w:rsidRDefault="00B47CAD" w:rsidP="009E2A19">
      <w:pPr>
        <w:pStyle w:val="Beschreibung1"/>
      </w:pPr>
      <w:r>
        <w:t>Normale Tonlage und Sprechweise.</w:t>
      </w:r>
    </w:p>
    <w:p w:rsidR="00B47CAD" w:rsidRDefault="00B47CAD" w:rsidP="009E2A19">
      <w:pPr>
        <w:pStyle w:val="Regie"/>
      </w:pPr>
      <w:r>
        <w:t>[russischer Akzent, über Funk – Die Russen haben den M</w:t>
      </w:r>
      <w:r>
        <w:t>a</w:t>
      </w:r>
      <w:r>
        <w:t>jor gefangengenommen und verlassen den Ort mit dem Transportfahrzeug.]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 , via radio – The Russians captured the Majo</w:t>
      </w:r>
      <w:r>
        <w:rPr>
          <w:color w:val="000000"/>
          <w:lang w:val="en-US"/>
        </w:rPr>
        <w:t>r and leave</w:t>
      </w:r>
      <w:r w:rsidRPr="00742228">
        <w:rPr>
          <w:color w:val="000000"/>
          <w:lang w:val="en-US"/>
        </w:rPr>
        <w:t xml:space="preserve"> this place</w:t>
      </w:r>
      <w:r>
        <w:rPr>
          <w:color w:val="000000"/>
          <w:lang w:val="en-US"/>
        </w:rPr>
        <w:t xml:space="preserve"> using the</w:t>
      </w:r>
      <w:r w:rsidRPr="00742228">
        <w:rPr>
          <w:color w:val="000000"/>
          <w:lang w:val="en-US"/>
        </w:rPr>
        <w:t xml:space="preserve"> transport vehicle.]</w:t>
      </w:r>
    </w:p>
    <w:p w:rsidR="00B47CAD" w:rsidRPr="00742228" w:rsidRDefault="00B47CAD" w:rsidP="00742228">
      <w:pPr>
        <w:pStyle w:val="Charakter"/>
        <w:rPr>
          <w:lang w:val="en-US"/>
        </w:rPr>
      </w:pPr>
    </w:p>
    <w:p w:rsidR="00B47CAD" w:rsidRDefault="00B47CAD" w:rsidP="0015355D">
      <w:pPr>
        <w:pStyle w:val="Text"/>
      </w:pPr>
      <w:r>
        <w:t>(4-15) „Vico an Valentin.“</w:t>
      </w:r>
    </w:p>
    <w:p w:rsidR="00B47CAD" w:rsidRDefault="00B47CAD" w:rsidP="0015355D">
      <w:pPr>
        <w:pStyle w:val="Charakter"/>
      </w:pPr>
      <w:r>
        <w:t>Valentin Komarov</w:t>
      </w:r>
    </w:p>
    <w:p w:rsidR="00B47CAD" w:rsidRDefault="00B47CAD" w:rsidP="0015355D">
      <w:pPr>
        <w:pStyle w:val="Beschreibung1"/>
      </w:pPr>
      <w:r>
        <w:t>Normale Tonlage und Sprechweise.</w:t>
      </w:r>
    </w:p>
    <w:p w:rsidR="00B47CAD" w:rsidRDefault="00B47CAD" w:rsidP="0015355D">
      <w:pPr>
        <w:pStyle w:val="Regie"/>
      </w:pPr>
      <w:r>
        <w:t>[russischer Akzent, über Funk – Dieselbe Aufnahme wie zuvor.]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 The same recording as previously.]</w:t>
      </w:r>
    </w:p>
    <w:p w:rsidR="00B47CAD" w:rsidRPr="00742228" w:rsidRDefault="00B47CAD" w:rsidP="00742228">
      <w:pPr>
        <w:pStyle w:val="Text"/>
        <w:rPr>
          <w:lang w:val="en-US"/>
        </w:rPr>
      </w:pPr>
    </w:p>
    <w:p w:rsidR="00B47CAD" w:rsidRDefault="00B47CAD" w:rsidP="0015355D">
      <w:pPr>
        <w:pStyle w:val="Text"/>
      </w:pPr>
      <w:r>
        <w:t>(4-16) „Ja, was gibt’s?“</w:t>
      </w:r>
    </w:p>
    <w:p w:rsidR="00B47CAD" w:rsidRDefault="00B47CAD" w:rsidP="0015355D">
      <w:pPr>
        <w:pStyle w:val="Charakter"/>
      </w:pPr>
      <w:r>
        <w:t>Viktor Komarov</w:t>
      </w:r>
    </w:p>
    <w:p w:rsidR="00B47CAD" w:rsidRDefault="00B47CAD" w:rsidP="0015355D">
      <w:pPr>
        <w:pStyle w:val="Beschreibung1"/>
      </w:pPr>
      <w:r>
        <w:t>Normale Tonlage und Sprechweise.</w:t>
      </w:r>
    </w:p>
    <w:p w:rsidR="00B47CAD" w:rsidRDefault="00B47CAD" w:rsidP="0015355D">
      <w:pPr>
        <w:pStyle w:val="Regie"/>
      </w:pPr>
      <w:r>
        <w:t>[russischer Akzent, über Funk – Dieselbe Aufnahme wie zuvor.]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 The same recording as previously.]</w:t>
      </w:r>
    </w:p>
    <w:p w:rsidR="00B47CAD" w:rsidRPr="00742228" w:rsidRDefault="00B47CAD" w:rsidP="00742228">
      <w:pPr>
        <w:pStyle w:val="Text"/>
        <w:rPr>
          <w:lang w:val="en-US"/>
        </w:rPr>
      </w:pPr>
    </w:p>
    <w:p w:rsidR="00B47CAD" w:rsidRDefault="00B47CAD" w:rsidP="0015355D">
      <w:pPr>
        <w:pStyle w:val="Text"/>
      </w:pPr>
      <w:r>
        <w:t>(4-17) „Auftrag ausgeführt. Wir kehren zur Basis z</w:t>
      </w:r>
      <w:r>
        <w:t>u</w:t>
      </w:r>
      <w:r>
        <w:t>rück.“</w:t>
      </w:r>
    </w:p>
    <w:p w:rsidR="00B47CAD" w:rsidRDefault="00B47CAD" w:rsidP="0015355D">
      <w:pPr>
        <w:pStyle w:val="Charakter"/>
      </w:pPr>
      <w:r>
        <w:t>Valentin Komarov</w:t>
      </w:r>
    </w:p>
    <w:p w:rsidR="00B47CAD" w:rsidRDefault="00B47CAD" w:rsidP="00FC53A5">
      <w:pPr>
        <w:pStyle w:val="Beschreibung1"/>
      </w:pPr>
      <w:r>
        <w:t>Lockere und scherzhafte Sprechweise.</w:t>
      </w:r>
    </w:p>
    <w:p w:rsidR="00B47CAD" w:rsidRDefault="00B47CAD" w:rsidP="00FC53A5">
      <w:pPr>
        <w:pStyle w:val="Regie"/>
      </w:pPr>
      <w:r>
        <w:t>[russischer Akzent, über Funk – Fade-out zu weiß.]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[russian accent, via radio –</w:t>
      </w:r>
      <w:r>
        <w:rPr>
          <w:color w:val="000000"/>
          <w:lang w:val="en-US"/>
        </w:rPr>
        <w:t xml:space="preserve"> fade out into white</w:t>
      </w:r>
      <w:r w:rsidRPr="00742228">
        <w:rPr>
          <w:color w:val="000000"/>
          <w:lang w:val="en-US"/>
        </w:rPr>
        <w:t>.]</w:t>
      </w:r>
    </w:p>
    <w:p w:rsidR="00B47CAD" w:rsidRPr="00742228" w:rsidRDefault="00B47CAD" w:rsidP="00742228">
      <w:pPr>
        <w:pStyle w:val="Text"/>
        <w:rPr>
          <w:lang w:val="en-US"/>
        </w:rPr>
      </w:pPr>
    </w:p>
    <w:p w:rsidR="00B47CAD" w:rsidRDefault="00B47CAD" w:rsidP="00A67980">
      <w:pPr>
        <w:pStyle w:val="Text"/>
      </w:pPr>
      <w:r>
        <w:t>(4-18) „Alles klar, kommt gut nach Hause!“</w:t>
      </w:r>
    </w:p>
    <w:p w:rsidR="00B47CAD" w:rsidRPr="00D51C02" w:rsidRDefault="00B47CAD" w:rsidP="005F5459">
      <w:pPr>
        <w:pStyle w:val="Trennung"/>
      </w:pPr>
      <w:r>
        <w:pict>
          <v:rect id="_x0000_i1026" style="width:0;height:1.5pt" o:hralign="center" o:hrstd="t" o:hr="t" fillcolor="#a0a0a0" stroked="f"/>
        </w:pict>
      </w:r>
    </w:p>
    <w:p w:rsidR="00B47CAD" w:rsidRDefault="00B47CAD" w:rsidP="004F0037">
      <w:pPr>
        <w:pStyle w:val="Charakter"/>
      </w:pPr>
      <w:r>
        <w:t>Colonel Maxwell</w:t>
      </w:r>
    </w:p>
    <w:p w:rsidR="00B47CAD" w:rsidRDefault="00B47CAD" w:rsidP="004F0037">
      <w:pPr>
        <w:pStyle w:val="Beschreibung1"/>
      </w:pPr>
      <w:r>
        <w:t>Nachdenkliche Sprechweise, über sich und Vergangenes refle</w:t>
      </w:r>
      <w:r>
        <w:t>k</w:t>
      </w:r>
      <w:r>
        <w:t>tierend.</w:t>
      </w:r>
    </w:p>
    <w:p w:rsidR="00B47CAD" w:rsidRDefault="00B47CAD" w:rsidP="004F0037">
      <w:pPr>
        <w:pStyle w:val="Regie"/>
      </w:pPr>
      <w:r>
        <w:t>[„Traumszene“ (Soundeffekt) – Fade-in, Colonel Maxwell ist wieder auf dem Balkon zu sehen.]</w:t>
      </w:r>
    </w:p>
    <w:p w:rsidR="00B47CAD" w:rsidRPr="00742228" w:rsidRDefault="00B47CAD" w:rsidP="00742228">
      <w:pPr>
        <w:pStyle w:val="Text"/>
        <w:rPr>
          <w:color w:val="000000"/>
          <w:lang w:val="en-US"/>
        </w:rPr>
      </w:pPr>
      <w:r w:rsidRPr="00742228">
        <w:rPr>
          <w:color w:val="000000"/>
          <w:lang w:val="en-US"/>
        </w:rPr>
        <w:t>[„Dreamscene“ (soundeffect) – Fade-in, Colonel Maxwell is again standing on the balustrade.]</w:t>
      </w:r>
    </w:p>
    <w:p w:rsidR="00B47CAD" w:rsidRPr="00742228" w:rsidRDefault="00B47CAD" w:rsidP="00742228">
      <w:pPr>
        <w:pStyle w:val="Charakter"/>
        <w:rPr>
          <w:lang w:val="en-US"/>
        </w:rPr>
      </w:pPr>
    </w:p>
    <w:p w:rsidR="00B47CAD" w:rsidRDefault="00B47CAD" w:rsidP="00926007">
      <w:pPr>
        <w:pStyle w:val="Text"/>
      </w:pPr>
      <w:r>
        <w:t>(4-19) „Gregs Loyalität und sein Vertrauen sind mir Bürde und Schuld.“</w:t>
      </w:r>
    </w:p>
    <w:p w:rsidR="00B47CAD" w:rsidRDefault="00B47CAD" w:rsidP="00F11CFD">
      <w:pPr>
        <w:pStyle w:val="Regie"/>
      </w:pPr>
      <w:r>
        <w:t>[„Traumszene“ (Soundeffekt) – Maxwell dreht sich um, geht den Balkon entlang, wieder ins Haus und die Treppe hinunter.]</w:t>
      </w:r>
    </w:p>
    <w:p w:rsidR="00B47CAD" w:rsidRPr="007E160F" w:rsidRDefault="00B47CAD" w:rsidP="00F11CFD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>[„Dreamscene“ (Soundeffects) – Maxwell is tu</w:t>
      </w:r>
      <w:r w:rsidRPr="007E160F">
        <w:rPr>
          <w:color w:val="000000"/>
          <w:lang w:val="en-US"/>
        </w:rPr>
        <w:t>r</w:t>
      </w:r>
      <w:r w:rsidRPr="007E160F">
        <w:rPr>
          <w:color w:val="000000"/>
          <w:lang w:val="en-US"/>
        </w:rPr>
        <w:t xml:space="preserve">ning around, walks down the balustrade, back into the house and down the stairs.] </w:t>
      </w:r>
    </w:p>
    <w:p w:rsidR="00B47CAD" w:rsidRDefault="00B47CAD" w:rsidP="00926007">
      <w:pPr>
        <w:pStyle w:val="Text"/>
      </w:pPr>
      <w:r>
        <w:t>(4-20) „Es ist nun an mir herauszufinden, was d</w:t>
      </w:r>
      <w:r>
        <w:t>a</w:t>
      </w:r>
      <w:r>
        <w:t>mals geschehen ist – und Greg zu finden.“</w:t>
      </w:r>
    </w:p>
    <w:p w:rsidR="00B47CAD" w:rsidRDefault="00B47CAD" w:rsidP="00C23CDE">
      <w:pPr>
        <w:pStyle w:val="Beschreibung2"/>
      </w:pPr>
      <w:r>
        <w:t>Spricht deutlich und mit Nachdruck.</w:t>
      </w:r>
    </w:p>
    <w:p w:rsidR="00B47CAD" w:rsidRDefault="00B47CAD" w:rsidP="00C23CDE">
      <w:pPr>
        <w:pStyle w:val="Regie"/>
      </w:pPr>
      <w:r>
        <w:t>[Der Colonel bleibt kurz an der Tür stehen und blickt über die Schulter noch einmal ins Haus, bevor er zum Humvee geht.]</w:t>
      </w:r>
    </w:p>
    <w:p w:rsidR="00B47CAD" w:rsidRPr="007E160F" w:rsidRDefault="00B47CAD" w:rsidP="00C23CDE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>[The Colonel stops for a moment, looks over his shou</w:t>
      </w:r>
      <w:r w:rsidRPr="007E160F">
        <w:rPr>
          <w:color w:val="000000"/>
          <w:lang w:val="en-US"/>
        </w:rPr>
        <w:t>l</w:t>
      </w:r>
      <w:r w:rsidRPr="007E160F">
        <w:rPr>
          <w:color w:val="000000"/>
          <w:lang w:val="en-US"/>
        </w:rPr>
        <w:t>ders back into the house, before he’s walking up to the Hu</w:t>
      </w:r>
      <w:r w:rsidRPr="007E160F">
        <w:rPr>
          <w:color w:val="000000"/>
          <w:lang w:val="en-US"/>
        </w:rPr>
        <w:t>m</w:t>
      </w:r>
      <w:r w:rsidRPr="007E160F">
        <w:rPr>
          <w:color w:val="000000"/>
          <w:lang w:val="en-US"/>
        </w:rPr>
        <w:t xml:space="preserve">vee.] </w:t>
      </w:r>
    </w:p>
    <w:p w:rsidR="00B47CAD" w:rsidRDefault="00B47CAD" w:rsidP="00926007">
      <w:pPr>
        <w:pStyle w:val="Text"/>
      </w:pPr>
      <w:r>
        <w:t>(4-21) „Ob lebendig oder tot, ich werde dich hei</w:t>
      </w:r>
      <w:r>
        <w:t>m</w:t>
      </w:r>
      <w:r>
        <w:t>holen. Das schöre ich dir.“</w:t>
      </w:r>
    </w:p>
    <w:p w:rsidR="00B47CAD" w:rsidRDefault="00B47CAD" w:rsidP="005F5459">
      <w:pPr>
        <w:pStyle w:val="Trennung"/>
      </w:pPr>
      <w:r>
        <w:pict>
          <v:rect id="_x0000_i1027" style="width:0;height:1.5pt" o:hralign="center" o:hrstd="t" o:hr="t" fillcolor="#a0a0a0" stroked="f"/>
        </w:pict>
      </w:r>
    </w:p>
    <w:p w:rsidR="00B47CAD" w:rsidRDefault="00B47CAD" w:rsidP="001E6073">
      <w:pPr>
        <w:pStyle w:val="Regie"/>
      </w:pPr>
      <w:r>
        <w:t>[Schrifteinblendung: US-Camp Christopher – 07.45 Uhr. Ein Quad fährt durch die Wüste zur US-Basis.]</w:t>
      </w:r>
    </w:p>
    <w:p w:rsidR="00B47CAD" w:rsidRPr="007E160F" w:rsidRDefault="00B47CAD" w:rsidP="007E160F">
      <w:pPr>
        <w:pStyle w:val="Text"/>
        <w:rPr>
          <w:color w:val="000000"/>
          <w:lang w:val="en-US"/>
        </w:rPr>
      </w:pPr>
      <w:r w:rsidRPr="007E160F">
        <w:rPr>
          <w:color w:val="000000"/>
          <w:lang w:val="en-US"/>
        </w:rPr>
        <w:t>[Script fading in: US-Camp Christopher – 07:45.A quad is driving across the desert heading to the US base.]</w:t>
      </w:r>
    </w:p>
    <w:p w:rsidR="00B47CAD" w:rsidRDefault="00B47CAD" w:rsidP="00221343">
      <w:pPr>
        <w:pStyle w:val="Charakter"/>
      </w:pPr>
      <w:r>
        <w:t>amerikanischer Wachmann 1</w:t>
      </w:r>
    </w:p>
    <w:p w:rsidR="00B47CAD" w:rsidRPr="00221343" w:rsidRDefault="00B47CAD" w:rsidP="00221343">
      <w:pPr>
        <w:pStyle w:val="Beschreibung1"/>
      </w:pPr>
      <w:r>
        <w:t>Befehlston mit Nachdruck.</w:t>
      </w:r>
    </w:p>
    <w:p w:rsidR="00B47CAD" w:rsidRDefault="00B47CAD" w:rsidP="00221343">
      <w:pPr>
        <w:pStyle w:val="Regie"/>
      </w:pPr>
      <w:r>
        <w:t>[An der Zufahrt zur Basis wird das Quad aufgehalten. Zwei Wachsoldaten laufen auf das Quad zu und versperren den beiden Fahrern den Weg.]</w:t>
      </w:r>
    </w:p>
    <w:p w:rsidR="00B47CAD" w:rsidRPr="007E160F" w:rsidRDefault="00B47CAD" w:rsidP="00221343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>[The quad gets stopped at the</w:t>
      </w:r>
      <w:r>
        <w:rPr>
          <w:color w:val="000000"/>
          <w:lang w:val="en-US"/>
        </w:rPr>
        <w:t xml:space="preserve"> access road infront  of the  </w:t>
      </w:r>
      <w:r w:rsidRPr="007E160F">
        <w:rPr>
          <w:color w:val="000000"/>
          <w:lang w:val="en-US"/>
        </w:rPr>
        <w:t>gate.Two guards are running up to the quad, blocking th</w:t>
      </w:r>
      <w:r>
        <w:rPr>
          <w:color w:val="000000"/>
          <w:lang w:val="en-US"/>
        </w:rPr>
        <w:t>e</w:t>
      </w:r>
      <w:r w:rsidRPr="007E160F">
        <w:rPr>
          <w:color w:val="000000"/>
          <w:lang w:val="en-US"/>
        </w:rPr>
        <w:t xml:space="preserve">ir way.] </w:t>
      </w:r>
    </w:p>
    <w:p w:rsidR="00B47CAD" w:rsidRDefault="00B47CAD" w:rsidP="00C23388">
      <w:pPr>
        <w:pStyle w:val="Text"/>
      </w:pPr>
      <w:r>
        <w:t>(4-22) „Halt, Sperrzone!“</w:t>
      </w:r>
    </w:p>
    <w:p w:rsidR="00B47CAD" w:rsidRDefault="00B47CAD" w:rsidP="00C23388">
      <w:pPr>
        <w:pStyle w:val="Charakter"/>
      </w:pPr>
      <w:r>
        <w:t>Alan Young</w:t>
      </w:r>
    </w:p>
    <w:p w:rsidR="00B47CAD" w:rsidRDefault="00B47CAD" w:rsidP="00C23388">
      <w:pPr>
        <w:pStyle w:val="Beschreibung1"/>
      </w:pPr>
      <w:r>
        <w:t>Lockere Sprechweise.</w:t>
      </w:r>
    </w:p>
    <w:p w:rsidR="00B47CAD" w:rsidRDefault="00B47CAD" w:rsidP="00C40F28">
      <w:pPr>
        <w:pStyle w:val="Regie"/>
      </w:pPr>
      <w:r>
        <w:t>[Ein Soldat hockt rechts neben einem Autowrack und b</w:t>
      </w:r>
      <w:r>
        <w:t>e</w:t>
      </w:r>
      <w:r>
        <w:t>trachtet das Geschehen aus mittlerer Distanz.]</w:t>
      </w:r>
    </w:p>
    <w:p w:rsidR="00B47CAD" w:rsidRPr="007E160F" w:rsidRDefault="00B47CAD" w:rsidP="00C40F28">
      <w:pPr>
        <w:pStyle w:val="Regie"/>
        <w:rPr>
          <w:color w:val="000000"/>
          <w:lang w:val="en-US"/>
        </w:rPr>
      </w:pPr>
      <w:r w:rsidRPr="007E160F">
        <w:rPr>
          <w:color w:val="000000"/>
          <w:lang w:val="en-US"/>
        </w:rPr>
        <w:t>[One guard/soldier is sitting to a car wreckage’s right side, watching the action from a medium distance.</w:t>
      </w:r>
    </w:p>
    <w:p w:rsidR="00B47CAD" w:rsidRDefault="00B47CAD" w:rsidP="00BB3F63">
      <w:pPr>
        <w:pStyle w:val="Text"/>
      </w:pPr>
      <w:r>
        <w:t>(4-23) „Keep cool, Private! Wir werden erwartet. Alpha-Squad, ORS Drei Acht Sieben.“</w:t>
      </w:r>
    </w:p>
    <w:p w:rsidR="00B47CAD" w:rsidRDefault="00B47CAD" w:rsidP="007216E3">
      <w:pPr>
        <w:pStyle w:val="Charakter"/>
      </w:pPr>
      <w:r>
        <w:t>amerikanischer Wachmann 1</w:t>
      </w:r>
    </w:p>
    <w:p w:rsidR="00B47CAD" w:rsidRDefault="00B47CAD" w:rsidP="007216E3">
      <w:pPr>
        <w:pStyle w:val="Beschreibung1"/>
      </w:pPr>
      <w:r>
        <w:t>Normale Tonlage und Sprechweise.</w:t>
      </w:r>
    </w:p>
    <w:p w:rsidR="00B47CAD" w:rsidRDefault="00B47CAD" w:rsidP="007216E3">
      <w:pPr>
        <w:pStyle w:val="Regie"/>
      </w:pPr>
      <w:r>
        <w:t>[über Funk – Nahaufnahme des Quads und der beiden Wachsoldaten.]</w:t>
      </w:r>
    </w:p>
    <w:p w:rsidR="00B47CAD" w:rsidRPr="00685AE2" w:rsidRDefault="00B47CAD" w:rsidP="007216E3">
      <w:pPr>
        <w:pStyle w:val="Regie"/>
        <w:rPr>
          <w:color w:val="000000"/>
          <w:lang w:val="en-US"/>
        </w:rPr>
      </w:pPr>
      <w:r w:rsidRPr="00685AE2">
        <w:rPr>
          <w:color w:val="000000"/>
          <w:lang w:val="en-US"/>
        </w:rPr>
        <w:t>[via radio – close-up of the quad and both guards]</w:t>
      </w:r>
    </w:p>
    <w:p w:rsidR="00B47CAD" w:rsidRPr="00685AE2" w:rsidRDefault="00B47CAD" w:rsidP="00685AE2">
      <w:pPr>
        <w:pStyle w:val="Text"/>
        <w:rPr>
          <w:lang w:val="en-US"/>
        </w:rPr>
      </w:pPr>
    </w:p>
    <w:p w:rsidR="00B47CAD" w:rsidRDefault="00B47CAD" w:rsidP="00F20D51">
      <w:pPr>
        <w:pStyle w:val="Text"/>
      </w:pPr>
      <w:r>
        <w:t>(4-24) „Command Center, hier ist Private Banes.“</w:t>
      </w:r>
    </w:p>
    <w:p w:rsidR="00B47CAD" w:rsidRDefault="00B47CAD" w:rsidP="00862848">
      <w:pPr>
        <w:pStyle w:val="Regie"/>
      </w:pPr>
      <w:r>
        <w:t>[über Funk – Nahaufnahme von Wachsoldat 1.]</w:t>
      </w:r>
    </w:p>
    <w:p w:rsidR="00B47CAD" w:rsidRPr="00685AE2" w:rsidRDefault="00B47CAD" w:rsidP="00685AE2">
      <w:pPr>
        <w:pStyle w:val="Text"/>
        <w:rPr>
          <w:color w:val="000000"/>
          <w:lang w:val="en-US"/>
        </w:rPr>
      </w:pPr>
      <w:r w:rsidRPr="00685AE2">
        <w:rPr>
          <w:color w:val="000000"/>
          <w:lang w:val="en-US"/>
        </w:rPr>
        <w:t>[via radio – close-up of guard 1]</w:t>
      </w:r>
    </w:p>
    <w:p w:rsidR="00B47CAD" w:rsidRPr="00685AE2" w:rsidRDefault="00B47CAD" w:rsidP="00685AE2">
      <w:pPr>
        <w:pStyle w:val="Charakter"/>
        <w:rPr>
          <w:lang w:val="en-US"/>
        </w:rPr>
      </w:pPr>
    </w:p>
    <w:p w:rsidR="00B47CAD" w:rsidRDefault="00B47CAD" w:rsidP="001B2E3D">
      <w:pPr>
        <w:pStyle w:val="Text"/>
      </w:pPr>
      <w:r>
        <w:t>(4-25) „Alpha-Squad erbittet Passiererlaubnis für Checkpoint One, Code ORS Drei Acht Sieben.“</w:t>
      </w:r>
    </w:p>
    <w:p w:rsidR="00B47CAD" w:rsidRDefault="00B47CAD" w:rsidP="009B3658">
      <w:pPr>
        <w:pStyle w:val="Regie"/>
        <w:rPr>
          <w:lang w:val="en-US"/>
        </w:rPr>
      </w:pPr>
      <w:r>
        <w:t xml:space="preserve">[über Funk – Nahaufnahme des Quads und der beiden Wachsoldaten. </w:t>
      </w:r>
      <w:r w:rsidRPr="001751A3">
        <w:rPr>
          <w:lang w:val="en-US"/>
        </w:rPr>
        <w:t>Private Banes hat seine rechte Hand am Mikrofon.]</w:t>
      </w:r>
    </w:p>
    <w:p w:rsidR="00B47CAD" w:rsidRPr="001751A3" w:rsidRDefault="00B47CAD" w:rsidP="009B3658">
      <w:pPr>
        <w:pStyle w:val="Regie"/>
        <w:rPr>
          <w:color w:val="000000"/>
          <w:lang w:val="en-US"/>
        </w:rPr>
      </w:pPr>
      <w:r w:rsidRPr="001751A3">
        <w:rPr>
          <w:color w:val="000000"/>
          <w:lang w:val="en-US"/>
        </w:rPr>
        <w:t xml:space="preserve">[via radio –Close-up of quad and both guards. Private Banes has got his right hand on the microphone.] </w:t>
      </w:r>
    </w:p>
    <w:p w:rsidR="00B47CAD" w:rsidRDefault="00B47CAD" w:rsidP="003B7D79">
      <w:pPr>
        <w:pStyle w:val="Text"/>
      </w:pPr>
      <w:r>
        <w:t>(4-26) „Warte auf Anweisungen. Over.“</w:t>
      </w:r>
    </w:p>
    <w:p w:rsidR="00B47CAD" w:rsidRDefault="00B47CAD" w:rsidP="003B7D79">
      <w:pPr>
        <w:pStyle w:val="Charakter"/>
      </w:pPr>
      <w:r>
        <w:t>Command Center</w:t>
      </w:r>
    </w:p>
    <w:p w:rsidR="00B47CAD" w:rsidRDefault="00B47CAD" w:rsidP="00DB1672">
      <w:pPr>
        <w:pStyle w:val="Beschreibung1"/>
      </w:pPr>
      <w:r>
        <w:t>Normaler Befehlston.</w:t>
      </w:r>
    </w:p>
    <w:p w:rsidR="00B47CAD" w:rsidRDefault="00B47CAD" w:rsidP="00DB1672">
      <w:pPr>
        <w:pStyle w:val="Regie"/>
      </w:pPr>
      <w:r>
        <w:t>[über Funk – Blick auf das Geschehen aus der Sicht des Wachturms 1.]</w:t>
      </w:r>
    </w:p>
    <w:p w:rsidR="00B47CAD" w:rsidRPr="001751A3" w:rsidRDefault="00B47CAD" w:rsidP="001751A3">
      <w:pPr>
        <w:pStyle w:val="Text"/>
        <w:rPr>
          <w:color w:val="000000"/>
          <w:lang w:val="en-US"/>
        </w:rPr>
      </w:pPr>
      <w:r w:rsidRPr="001751A3">
        <w:rPr>
          <w:color w:val="000000"/>
          <w:lang w:val="en-US"/>
        </w:rPr>
        <w:t>[via radio – View on the action looking from guard tower 1.]</w:t>
      </w:r>
    </w:p>
    <w:p w:rsidR="00B47CAD" w:rsidRPr="001751A3" w:rsidRDefault="00B47CAD" w:rsidP="001751A3">
      <w:pPr>
        <w:pStyle w:val="Charakter"/>
        <w:rPr>
          <w:lang w:val="en-US"/>
        </w:rPr>
      </w:pPr>
    </w:p>
    <w:p w:rsidR="00B47CAD" w:rsidRDefault="00B47CAD" w:rsidP="00187CC6">
      <w:pPr>
        <w:pStyle w:val="Text"/>
      </w:pPr>
      <w:r>
        <w:t>(4-27) „Command Center hat verstanden. Wir pr</w:t>
      </w:r>
      <w:r>
        <w:t>ü</w:t>
      </w:r>
      <w:r>
        <w:t>fen den Code. Bleiben Sie aufmerksam! Over.“</w:t>
      </w:r>
    </w:p>
    <w:p w:rsidR="00B47CAD" w:rsidRDefault="00B47CAD" w:rsidP="001D7D99">
      <w:pPr>
        <w:pStyle w:val="Charakter"/>
      </w:pPr>
      <w:r>
        <w:t>amerikanischer Wachmann 1</w:t>
      </w:r>
    </w:p>
    <w:p w:rsidR="00B47CAD" w:rsidRDefault="00B47CAD" w:rsidP="001D7D99">
      <w:pPr>
        <w:pStyle w:val="Beschreibung1"/>
      </w:pPr>
      <w:r>
        <w:t>Normale Tonlage und Sprechweise.</w:t>
      </w:r>
    </w:p>
    <w:p w:rsidR="00B47CAD" w:rsidRDefault="00B47CAD" w:rsidP="001D7D99">
      <w:pPr>
        <w:pStyle w:val="Regie"/>
      </w:pPr>
      <w:r>
        <w:t>[über Funk – Man sieht Private Banes in einer Nahaufna</w:t>
      </w:r>
      <w:r>
        <w:t>h</w:t>
      </w:r>
      <w:r>
        <w:t>me und wie er an sein Mikrofon fasst.]</w:t>
      </w:r>
    </w:p>
    <w:p w:rsidR="00B47CAD" w:rsidRDefault="00B47CAD" w:rsidP="0026066B">
      <w:pPr>
        <w:pStyle w:val="Text"/>
      </w:pPr>
      <w:r>
        <w:t>(4-28) „Roger, Command Center. Verbleiben in Wa</w:t>
      </w:r>
      <w:r>
        <w:t>r</w:t>
      </w:r>
      <w:r>
        <w:t>testellung. Over.“</w:t>
      </w:r>
    </w:p>
    <w:p w:rsidR="00B47CAD" w:rsidRDefault="00B47CAD" w:rsidP="00243A50">
      <w:pPr>
        <w:pStyle w:val="Regie"/>
      </w:pPr>
      <w:r>
        <w:t>[Banes blickt zu seinem Kollegen.]</w:t>
      </w:r>
    </w:p>
    <w:p w:rsidR="00B47CAD" w:rsidRDefault="00B47CAD" w:rsidP="00FE052F">
      <w:pPr>
        <w:pStyle w:val="Text"/>
      </w:pPr>
      <w:r>
        <w:t>(4-29) „Hast du ‘ne Ahnung, was hier schon wieder los ist?“</w:t>
      </w:r>
    </w:p>
    <w:p w:rsidR="00B47CAD" w:rsidRDefault="00B47CAD" w:rsidP="00F960C8">
      <w:pPr>
        <w:pStyle w:val="Charakter"/>
      </w:pPr>
      <w:r>
        <w:t>amerikanischer Wachmann 2</w:t>
      </w:r>
    </w:p>
    <w:p w:rsidR="00B47CAD" w:rsidRDefault="00B47CAD" w:rsidP="00F960C8">
      <w:pPr>
        <w:pStyle w:val="Beschreibung1"/>
      </w:pPr>
      <w:r>
        <w:t>Ratlose und etwas ungehaltene Sprechweise.</w:t>
      </w:r>
    </w:p>
    <w:p w:rsidR="00B47CAD" w:rsidRDefault="00B47CAD" w:rsidP="00F960C8">
      <w:pPr>
        <w:pStyle w:val="Regie"/>
      </w:pPr>
      <w:r>
        <w:t>[Nahaufnahme des Quads und der beiden Wachsoldaten von rechts. Wachsoldat 2 schaut zu seinem Kameraden Banes.]</w:t>
      </w:r>
    </w:p>
    <w:p w:rsidR="00B47CAD" w:rsidRDefault="00B47CAD" w:rsidP="003D7CBD">
      <w:pPr>
        <w:pStyle w:val="Text"/>
      </w:pPr>
      <w:r>
        <w:t>(4-30) „Nein, nicht wirklich. Was sollen wir hier in dieser gottverdammten Wüste?“</w:t>
      </w:r>
    </w:p>
    <w:p w:rsidR="00B47CAD" w:rsidRDefault="00B47CAD" w:rsidP="003B7A2E">
      <w:pPr>
        <w:pStyle w:val="Charakter"/>
      </w:pPr>
      <w:r>
        <w:t>amerikanischer Scharfschütze</w:t>
      </w:r>
    </w:p>
    <w:p w:rsidR="00B47CAD" w:rsidRDefault="00B47CAD" w:rsidP="003B7A2E">
      <w:pPr>
        <w:pStyle w:val="Beschreibung1"/>
      </w:pPr>
      <w:r>
        <w:t>Normale Tonlage und Sprechweise.</w:t>
      </w:r>
    </w:p>
    <w:p w:rsidR="00B47CAD" w:rsidRDefault="00B47CAD" w:rsidP="003B7A2E">
      <w:pPr>
        <w:pStyle w:val="Regie"/>
      </w:pPr>
      <w:r>
        <w:t>[über Funk – Scharfschütze 1 ist von rechts im Wachturm 2 zu sehen.]</w:t>
      </w:r>
    </w:p>
    <w:p w:rsidR="00B47CAD" w:rsidRDefault="00B47CAD" w:rsidP="003B7A2E">
      <w:pPr>
        <w:pStyle w:val="Text"/>
      </w:pPr>
      <w:r>
        <w:t>(4-31) „Command Center, hier Posten 3. Situation unter Kontrolle. Sind bereit zum Eingreifen. Over.“</w:t>
      </w:r>
    </w:p>
    <w:p w:rsidR="00B47CAD" w:rsidRDefault="00B47CAD" w:rsidP="00C77F53">
      <w:pPr>
        <w:pStyle w:val="Charakter"/>
      </w:pPr>
      <w:r>
        <w:t>amerikanischer Pionier</w:t>
      </w:r>
    </w:p>
    <w:p w:rsidR="00B47CAD" w:rsidRDefault="00B47CAD" w:rsidP="00C77F53">
      <w:pPr>
        <w:pStyle w:val="Beschreibung1"/>
      </w:pPr>
      <w:r>
        <w:t>Normale Tonlage und Sprechweise.</w:t>
      </w:r>
    </w:p>
    <w:p w:rsidR="00B47CAD" w:rsidRDefault="00B47CAD" w:rsidP="00C77F53">
      <w:pPr>
        <w:pStyle w:val="Regie"/>
      </w:pPr>
      <w:r>
        <w:t>[über Funk – Man sieht zwei Soldaten an der stationären Waffe TOW2.]</w:t>
      </w:r>
    </w:p>
    <w:p w:rsidR="00B47CAD" w:rsidRDefault="00B47CAD" w:rsidP="000F7CED">
      <w:pPr>
        <w:pStyle w:val="Text"/>
      </w:pPr>
      <w:r>
        <w:t>(4-32) „Hier Posten 2. Befinden uns ebenfalls in Schussreichweite. Over.“</w:t>
      </w:r>
    </w:p>
    <w:p w:rsidR="00B47CAD" w:rsidRDefault="00B47CAD" w:rsidP="000F7CED">
      <w:pPr>
        <w:pStyle w:val="Charakter"/>
      </w:pPr>
      <w:r>
        <w:t>Command Center</w:t>
      </w:r>
    </w:p>
    <w:p w:rsidR="00B47CAD" w:rsidRDefault="00B47CAD" w:rsidP="000F7CED">
      <w:pPr>
        <w:pStyle w:val="Beschreibung1"/>
      </w:pPr>
      <w:r>
        <w:t>Normaler Befehlston.</w:t>
      </w:r>
    </w:p>
    <w:p w:rsidR="00B47CAD" w:rsidRDefault="00B47CAD" w:rsidP="00381C38">
      <w:pPr>
        <w:pStyle w:val="Regie"/>
      </w:pPr>
      <w:r>
        <w:t>[über Funk – Blick über die Schulter eines Soldaten bei Wachturm 1; Quad und Wachmänner sind aus mittlerer Distanz von links zu sehen.]</w:t>
      </w:r>
    </w:p>
    <w:p w:rsidR="00B47CAD" w:rsidRPr="000023B1" w:rsidRDefault="00B47CAD" w:rsidP="00381C38">
      <w:pPr>
        <w:pStyle w:val="Text"/>
        <w:rPr>
          <w:lang w:val="en-US"/>
        </w:rPr>
      </w:pPr>
      <w:r>
        <w:t xml:space="preserve">(4-33) „Hier Command Center. Code ist bestätigt. </w:t>
      </w:r>
      <w:r w:rsidRPr="000023B1">
        <w:rPr>
          <w:lang w:val="en-US"/>
        </w:rPr>
        <w:t>Alpha-Squad kann passieren. Over and out.“</w:t>
      </w:r>
    </w:p>
    <w:p w:rsidR="00B47CAD" w:rsidRDefault="00B47CAD" w:rsidP="00FD6F5E">
      <w:pPr>
        <w:pStyle w:val="Charakter"/>
      </w:pPr>
      <w:r>
        <w:t>amerikanischer Wachmann 1</w:t>
      </w:r>
    </w:p>
    <w:p w:rsidR="00B47CAD" w:rsidRDefault="00B47CAD" w:rsidP="00E815A3">
      <w:pPr>
        <w:pStyle w:val="Beschreibung1"/>
      </w:pPr>
      <w:r>
        <w:t>Normale Tonlage und Sprechweise.</w:t>
      </w:r>
    </w:p>
    <w:p w:rsidR="00B47CAD" w:rsidRDefault="00B47CAD" w:rsidP="00F65ABC">
      <w:pPr>
        <w:pStyle w:val="Regie"/>
      </w:pPr>
      <w:r>
        <w:t>[über Funk – Dieselbe Aufnahme wie zuvor.]</w:t>
      </w:r>
    </w:p>
    <w:p w:rsidR="00B47CAD" w:rsidRDefault="00B47CAD" w:rsidP="00F65ABC">
      <w:pPr>
        <w:pStyle w:val="Text"/>
      </w:pPr>
      <w:r>
        <w:t>(4-34) „Verstanden, Command Center.“</w:t>
      </w:r>
    </w:p>
    <w:p w:rsidR="00B47CAD" w:rsidRDefault="00B47CAD" w:rsidP="005F4719">
      <w:pPr>
        <w:pStyle w:val="Regie"/>
      </w:pPr>
      <w:r>
        <w:t>[Das Quad ist von links und Private Banes von der Seite zu sehen.]</w:t>
      </w:r>
    </w:p>
    <w:p w:rsidR="00B47CAD" w:rsidRDefault="00B47CAD" w:rsidP="00C20FEC">
      <w:pPr>
        <w:pStyle w:val="Text"/>
      </w:pPr>
      <w:r>
        <w:t>(4-35) „Sie dürfen passieren.“</w:t>
      </w:r>
    </w:p>
    <w:p w:rsidR="00B47CAD" w:rsidRDefault="00B47CAD" w:rsidP="003A3A48">
      <w:pPr>
        <w:pStyle w:val="Charakter"/>
      </w:pPr>
      <w:r>
        <w:t>Alan Young</w:t>
      </w:r>
    </w:p>
    <w:p w:rsidR="00B47CAD" w:rsidRDefault="00B47CAD" w:rsidP="003A3A48">
      <w:pPr>
        <w:pStyle w:val="Beschreibung1"/>
      </w:pPr>
      <w:r>
        <w:t>Etwas ungehaltene Sprechweise mit vorwurfsvollem Unterton.</w:t>
      </w:r>
    </w:p>
    <w:p w:rsidR="00B47CAD" w:rsidRDefault="00B47CAD" w:rsidP="003A3A48">
      <w:pPr>
        <w:pStyle w:val="Regie"/>
      </w:pPr>
      <w:r>
        <w:t>[Dieselbe Einstellung, jedoch mit Fokus auf Alan Young.]</w:t>
      </w:r>
    </w:p>
    <w:p w:rsidR="00B47CAD" w:rsidRDefault="00B47CAD" w:rsidP="005F4719">
      <w:pPr>
        <w:pStyle w:val="Text"/>
      </w:pPr>
      <w:r>
        <w:t>(4-36) „Das wurde aber auch Zeit!“</w:t>
      </w:r>
    </w:p>
    <w:p w:rsidR="00B47CAD" w:rsidRDefault="00B47CAD" w:rsidP="005F4719">
      <w:pPr>
        <w:pStyle w:val="Regie"/>
      </w:pPr>
      <w:r>
        <w:t>[Erneut Blick über die Schulter eines Soldaten bei Wac</w:t>
      </w:r>
      <w:r>
        <w:t>h</w:t>
      </w:r>
      <w:r>
        <w:t>turm 1. Das Quad fährt los und der Soldat senkt seine Waffe.]</w:t>
      </w:r>
    </w:p>
    <w:p w:rsidR="00B47CAD" w:rsidRDefault="00B47CAD" w:rsidP="0087244B">
      <w:pPr>
        <w:pStyle w:val="Text"/>
      </w:pPr>
      <w:r>
        <w:t>(4-37) „Wir kommen sonst noch zu spät.“</w:t>
      </w:r>
    </w:p>
    <w:p w:rsidR="00B47CAD" w:rsidRDefault="00B47CAD" w:rsidP="00840F4B">
      <w:pPr>
        <w:pStyle w:val="Trennung"/>
      </w:pPr>
      <w:r>
        <w:pict>
          <v:rect id="_x0000_i1028" style="width:0;height:1.5pt" o:hralign="center" o:hrstd="t" o:hr="t" fillcolor="#a0a0a0" stroked="f"/>
        </w:pict>
      </w:r>
    </w:p>
    <w:p w:rsidR="00B47CAD" w:rsidRDefault="00B47CAD" w:rsidP="00F6420A">
      <w:pPr>
        <w:pStyle w:val="Charakter"/>
      </w:pPr>
      <w:r>
        <w:t>Peter Young O’Connell</w:t>
      </w:r>
    </w:p>
    <w:p w:rsidR="00B47CAD" w:rsidRDefault="00B47CAD" w:rsidP="00EC37FC">
      <w:pPr>
        <w:pStyle w:val="Beschreibung1"/>
      </w:pPr>
      <w:r>
        <w:t>Fragende und etwas verwirrte Sprechweise.</w:t>
      </w:r>
    </w:p>
    <w:p w:rsidR="00B47CAD" w:rsidRDefault="00B47CAD" w:rsidP="00EC37FC">
      <w:pPr>
        <w:pStyle w:val="Regie"/>
      </w:pPr>
      <w:r>
        <w:t>[Nahaufnahme von Peter Young.]</w:t>
      </w:r>
    </w:p>
    <w:p w:rsidR="00B47CAD" w:rsidRDefault="00B47CAD" w:rsidP="009861AF">
      <w:pPr>
        <w:pStyle w:val="Text"/>
      </w:pPr>
      <w:r>
        <w:t>(4-38) „Denkst du, wir sind zu früh?“</w:t>
      </w:r>
    </w:p>
    <w:p w:rsidR="00B47CAD" w:rsidRDefault="00B47CAD" w:rsidP="009861AF">
      <w:pPr>
        <w:pStyle w:val="Charakter"/>
      </w:pPr>
      <w:r>
        <w:t>Alan Young</w:t>
      </w:r>
    </w:p>
    <w:p w:rsidR="00B47CAD" w:rsidRDefault="00B47CAD" w:rsidP="009861AF">
      <w:pPr>
        <w:pStyle w:val="Beschreibung1"/>
      </w:pPr>
      <w:r>
        <w:t>Spöttische, zynische Sprechweise.</w:t>
      </w:r>
    </w:p>
    <w:p w:rsidR="00B47CAD" w:rsidRDefault="00B47CAD" w:rsidP="00B0076E">
      <w:pPr>
        <w:pStyle w:val="Regie"/>
      </w:pPr>
      <w:r>
        <w:t>[Nahaufnahme von Alan Young, von unten rechts aufg</w:t>
      </w:r>
      <w:r>
        <w:t>e</w:t>
      </w:r>
      <w:r>
        <w:t>nommen.]</w:t>
      </w:r>
    </w:p>
    <w:p w:rsidR="00B47CAD" w:rsidRDefault="00B47CAD" w:rsidP="00B0076E">
      <w:pPr>
        <w:pStyle w:val="Text"/>
      </w:pPr>
      <w:r>
        <w:t>(4-39) „Nö, die anderen sind zu spät. Ein Haufen Chaoten eben.“</w:t>
      </w:r>
    </w:p>
    <w:p w:rsidR="00B47CAD" w:rsidRDefault="00B47CAD" w:rsidP="000147F4">
      <w:pPr>
        <w:pStyle w:val="Charakter"/>
      </w:pPr>
      <w:r>
        <w:t>Peter Young O’Connell</w:t>
      </w:r>
    </w:p>
    <w:p w:rsidR="00B47CAD" w:rsidRDefault="00B47CAD" w:rsidP="000147F4">
      <w:pPr>
        <w:pStyle w:val="Beschreibung1"/>
      </w:pPr>
      <w:r>
        <w:t>Spöttische, zynische Sprechweise.</w:t>
      </w:r>
    </w:p>
    <w:p w:rsidR="00B47CAD" w:rsidRDefault="00B47CAD" w:rsidP="000147F4">
      <w:pPr>
        <w:pStyle w:val="Regie"/>
      </w:pPr>
      <w:r>
        <w:t>[Peter Young ist in einer frontalen, halbnahen Aufnahme zu sehen.]</w:t>
      </w:r>
    </w:p>
    <w:p w:rsidR="00B47CAD" w:rsidRDefault="00B47CAD" w:rsidP="00E42169">
      <w:pPr>
        <w:pStyle w:val="Text"/>
      </w:pPr>
      <w:r>
        <w:t>(4-40) „Ja, unzuverlässig und unprofessionell. – So wie du!“</w:t>
      </w:r>
    </w:p>
    <w:p w:rsidR="00B47CAD" w:rsidRDefault="00B47CAD" w:rsidP="004960F0">
      <w:pPr>
        <w:pStyle w:val="Charakter"/>
      </w:pPr>
      <w:r>
        <w:t>Alan Young</w:t>
      </w:r>
    </w:p>
    <w:p w:rsidR="00B47CAD" w:rsidRDefault="00B47CAD" w:rsidP="00DD7431">
      <w:pPr>
        <w:pStyle w:val="Beschreibung1"/>
      </w:pPr>
      <w:r>
        <w:t>Lockere und scherzhafte Sprechweise.</w:t>
      </w:r>
    </w:p>
    <w:p w:rsidR="00B47CAD" w:rsidRDefault="00B47CAD" w:rsidP="00CF41F8">
      <w:pPr>
        <w:pStyle w:val="Regie"/>
      </w:pPr>
      <w:r>
        <w:t>[Nahaufnahme von Alan Young, von unten rechts aufg</w:t>
      </w:r>
      <w:r>
        <w:t>e</w:t>
      </w:r>
      <w:r>
        <w:t>nommen.]</w:t>
      </w:r>
    </w:p>
    <w:p w:rsidR="00B47CAD" w:rsidRDefault="00B47CAD" w:rsidP="00CF41F8">
      <w:pPr>
        <w:pStyle w:val="Text"/>
      </w:pPr>
      <w:r>
        <w:t>(4-41) „Du Idiot!“</w:t>
      </w:r>
    </w:p>
    <w:p w:rsidR="00B47CAD" w:rsidRDefault="00B47CAD" w:rsidP="0072444D">
      <w:pPr>
        <w:pStyle w:val="Charakter"/>
      </w:pPr>
      <w:r>
        <w:t>Peter Young O’Connell</w:t>
      </w:r>
    </w:p>
    <w:p w:rsidR="00B47CAD" w:rsidRDefault="00B47CAD" w:rsidP="0072444D">
      <w:pPr>
        <w:pStyle w:val="Beschreibung1"/>
      </w:pPr>
      <w:r>
        <w:t>Scherzhafte, stichelnde Sprechweise.</w:t>
      </w:r>
    </w:p>
    <w:p w:rsidR="00B47CAD" w:rsidRDefault="00B47CAD" w:rsidP="0072444D">
      <w:pPr>
        <w:pStyle w:val="Regie"/>
      </w:pPr>
      <w:r>
        <w:t>[Man sieht die Landung eines AH-64 Apache (welcher von vorn aufgenommen wird) in der US-Basis.]</w:t>
      </w:r>
    </w:p>
    <w:p w:rsidR="00B47CAD" w:rsidRDefault="00B47CAD" w:rsidP="00123974">
      <w:pPr>
        <w:pStyle w:val="Text"/>
      </w:pPr>
      <w:r>
        <w:t>(4-42) „Wenn ich ein Idiot bin, was bist ‘n dann du?“</w:t>
      </w:r>
    </w:p>
    <w:p w:rsidR="00B47CAD" w:rsidRDefault="00B47CAD" w:rsidP="00123974">
      <w:pPr>
        <w:pStyle w:val="Charakter"/>
      </w:pPr>
      <w:r>
        <w:t>Alan Young</w:t>
      </w:r>
    </w:p>
    <w:p w:rsidR="00B47CAD" w:rsidRDefault="00B47CAD" w:rsidP="00123974">
      <w:pPr>
        <w:pStyle w:val="Beschreibung1"/>
      </w:pPr>
      <w:r>
        <w:t>Lockere Sprechweise, aber mit ermahnendem Unterton.</w:t>
      </w:r>
    </w:p>
    <w:p w:rsidR="00B47CAD" w:rsidRDefault="00B47CAD" w:rsidP="00E0123B">
      <w:pPr>
        <w:pStyle w:val="Regie"/>
      </w:pPr>
      <w:r>
        <w:t>[Man sieht die Landung eines AH-64 Apache</w:t>
      </w:r>
      <w:r w:rsidRPr="00287792">
        <w:t xml:space="preserve"> </w:t>
      </w:r>
      <w:r>
        <w:t>(welcher von links aufgenommen wird) in der US-Basis.]</w:t>
      </w:r>
    </w:p>
    <w:p w:rsidR="00B47CAD" w:rsidRDefault="00B47CAD" w:rsidP="008678B5">
      <w:pPr>
        <w:pStyle w:val="Text"/>
      </w:pPr>
      <w:r>
        <w:t>(4-43) „Werd‘ ja nicht frech, kleiner Bruder!“</w:t>
      </w:r>
    </w:p>
    <w:p w:rsidR="00B47CAD" w:rsidRDefault="00B47CAD" w:rsidP="000C5B50">
      <w:pPr>
        <w:pStyle w:val="Charakter"/>
      </w:pPr>
      <w:r>
        <w:t>Peter Young O’Connell</w:t>
      </w:r>
    </w:p>
    <w:p w:rsidR="00B47CAD" w:rsidRDefault="00B47CAD" w:rsidP="000C5B50">
      <w:pPr>
        <w:pStyle w:val="Beschreibung1"/>
      </w:pPr>
      <w:r>
        <w:t>Lockere und scherzhafte Sprechweise.</w:t>
      </w:r>
    </w:p>
    <w:p w:rsidR="00B47CAD" w:rsidRDefault="00B47CAD" w:rsidP="007830A4">
      <w:pPr>
        <w:pStyle w:val="Regie"/>
      </w:pPr>
      <w:r>
        <w:t>[Der AH-64 Apache ist in einer Nahaufnahme von links zu sehen.]</w:t>
      </w:r>
    </w:p>
    <w:p w:rsidR="00B47CAD" w:rsidRDefault="00B47CAD" w:rsidP="007830A4">
      <w:pPr>
        <w:pStyle w:val="Text"/>
      </w:pPr>
      <w:r>
        <w:t>(4-44) [lacht] „Ich bin ja schon ruhig.“</w:t>
      </w:r>
    </w:p>
    <w:p w:rsidR="00B47CAD" w:rsidRPr="001E1D9C" w:rsidRDefault="00B47CAD" w:rsidP="001E1D9C">
      <w:pPr>
        <w:pStyle w:val="Beschreibung2"/>
      </w:pPr>
      <w:r>
        <w:t>Normale Tonlage und Sprechweise.</w:t>
      </w:r>
    </w:p>
    <w:p w:rsidR="00B47CAD" w:rsidRDefault="00B47CAD" w:rsidP="00BF2071">
      <w:pPr>
        <w:pStyle w:val="Regie"/>
      </w:pPr>
      <w:r>
        <w:t>[Alan und Peter Young sind von vorne (seitlich links) zu sehen. Anschließend werden beide von rechts in einer halbnahen Einstellung gezeigt.]</w:t>
      </w:r>
    </w:p>
    <w:p w:rsidR="00B47CAD" w:rsidRDefault="00B47CAD" w:rsidP="001A3F78">
      <w:pPr>
        <w:pStyle w:val="Text"/>
      </w:pPr>
      <w:r>
        <w:t>(4-45) „Wo ist eigentlich mein C4 abgeblieben?“</w:t>
      </w:r>
    </w:p>
    <w:p w:rsidR="00B47CAD" w:rsidRDefault="00B47CAD" w:rsidP="001E1D9C">
      <w:pPr>
        <w:pStyle w:val="Charakter"/>
      </w:pPr>
      <w:r>
        <w:t>Alan Young</w:t>
      </w:r>
    </w:p>
    <w:p w:rsidR="00B47CAD" w:rsidRDefault="00B47CAD" w:rsidP="001E1D9C">
      <w:pPr>
        <w:pStyle w:val="Beschreibung1"/>
      </w:pPr>
      <w:r>
        <w:t>Normale Tonlage und Sprechweise.</w:t>
      </w:r>
    </w:p>
    <w:p w:rsidR="00B47CAD" w:rsidRDefault="00B47CAD" w:rsidP="001E1D9C">
      <w:pPr>
        <w:pStyle w:val="Regie"/>
      </w:pPr>
      <w:r>
        <w:t>[Nahaufnahme von Alan Young, von unten rechts aufg</w:t>
      </w:r>
      <w:r>
        <w:t>e</w:t>
      </w:r>
      <w:r>
        <w:t>nommen.]</w:t>
      </w:r>
    </w:p>
    <w:p w:rsidR="00B47CAD" w:rsidRDefault="00B47CAD" w:rsidP="001E1D9C">
      <w:pPr>
        <w:pStyle w:val="Text"/>
      </w:pPr>
      <w:r>
        <w:t>(4-46) „Ist alles beim letzten Auftrag draufgega</w:t>
      </w:r>
      <w:r>
        <w:t>n</w:t>
      </w:r>
      <w:r>
        <w:t>gen.“</w:t>
      </w:r>
    </w:p>
    <w:p w:rsidR="00B47CAD" w:rsidRDefault="00B47CAD" w:rsidP="001E1D9C">
      <w:pPr>
        <w:pStyle w:val="Charakter"/>
      </w:pPr>
      <w:r>
        <w:t>Peter Young O’Connell</w:t>
      </w:r>
    </w:p>
    <w:p w:rsidR="00B47CAD" w:rsidRDefault="00B47CAD" w:rsidP="00D83C7F">
      <w:pPr>
        <w:pStyle w:val="Beschreibung1"/>
      </w:pPr>
      <w:r>
        <w:t>Fragende und etwas konsternierte Sprechweise.</w:t>
      </w:r>
    </w:p>
    <w:p w:rsidR="00B47CAD" w:rsidRDefault="00B47CAD" w:rsidP="00421ACD">
      <w:pPr>
        <w:pStyle w:val="Regie"/>
      </w:pPr>
      <w:r>
        <w:t>[Nahaufnahme von Peter Young.]</w:t>
      </w:r>
    </w:p>
    <w:p w:rsidR="00B47CAD" w:rsidRDefault="00B47CAD" w:rsidP="00421ACD">
      <w:pPr>
        <w:pStyle w:val="Text"/>
      </w:pPr>
      <w:r>
        <w:t>(4-47) „Und was ist mit Spesen?“</w:t>
      </w:r>
    </w:p>
    <w:p w:rsidR="00B47CAD" w:rsidRDefault="00B47CAD" w:rsidP="00977ADA">
      <w:pPr>
        <w:pStyle w:val="Charakter"/>
      </w:pPr>
      <w:r>
        <w:t>Alan Young</w:t>
      </w:r>
    </w:p>
    <w:p w:rsidR="00B47CAD" w:rsidRDefault="00B47CAD" w:rsidP="00482C32">
      <w:pPr>
        <w:pStyle w:val="Beschreibung1"/>
      </w:pPr>
      <w:r>
        <w:t>Spöttische, zynische Sprechweise.</w:t>
      </w:r>
    </w:p>
    <w:p w:rsidR="00B47CAD" w:rsidRDefault="00B47CAD" w:rsidP="00482C32">
      <w:pPr>
        <w:pStyle w:val="Regie"/>
      </w:pPr>
      <w:r>
        <w:t>[Alan und Peter sind frontal zu sehen, rechts hinter Peter steht ein Wachsoldat.]</w:t>
      </w:r>
    </w:p>
    <w:p w:rsidR="00B47CAD" w:rsidRDefault="00B47CAD" w:rsidP="00247EA3">
      <w:pPr>
        <w:pStyle w:val="Text"/>
      </w:pPr>
      <w:r>
        <w:t>(4-48) „Bei der Schweizer Armee?“ [lacht spö</w:t>
      </w:r>
      <w:r>
        <w:t>t</w:t>
      </w:r>
      <w:r>
        <w:t>tisch/zynisch]</w:t>
      </w:r>
    </w:p>
    <w:p w:rsidR="00B47CAD" w:rsidRDefault="00B47CAD" w:rsidP="00B7448A">
      <w:pPr>
        <w:pStyle w:val="Charakter"/>
      </w:pPr>
      <w:r>
        <w:t>amerikanischer Wachmann 3</w:t>
      </w:r>
    </w:p>
    <w:p w:rsidR="00B47CAD" w:rsidRDefault="00B47CAD" w:rsidP="00B7448A">
      <w:pPr>
        <w:pStyle w:val="Beschreibung1"/>
      </w:pPr>
      <w:r>
        <w:t>Empörte und etwas verärgerte Sprechweise.</w:t>
      </w:r>
    </w:p>
    <w:p w:rsidR="00B47CAD" w:rsidRDefault="00B47CAD" w:rsidP="0039270D">
      <w:pPr>
        <w:pStyle w:val="Regie"/>
      </w:pPr>
      <w:r>
        <w:t>[Dieselbe Einstellung wie zuvor; der Wachsoldat schaut etwas entrüstet zu den beiden Scharfschützen.]</w:t>
      </w:r>
    </w:p>
    <w:p w:rsidR="00B47CAD" w:rsidRDefault="00B47CAD" w:rsidP="00C62860">
      <w:pPr>
        <w:pStyle w:val="Text"/>
      </w:pPr>
      <w:r>
        <w:t>(4-49) „Hey, ich bin Schweizer!“</w:t>
      </w:r>
    </w:p>
    <w:p w:rsidR="00B47CAD" w:rsidRDefault="00B47CAD" w:rsidP="008D19B0">
      <w:pPr>
        <w:pStyle w:val="Charakter"/>
      </w:pPr>
      <w:r>
        <w:t>Alan Young</w:t>
      </w:r>
    </w:p>
    <w:p w:rsidR="00B47CAD" w:rsidRDefault="00B47CAD" w:rsidP="008D19B0">
      <w:pPr>
        <w:pStyle w:val="Beschreibung1"/>
      </w:pPr>
      <w:r>
        <w:t>Spöttische, zynische Sprechweise.</w:t>
      </w:r>
    </w:p>
    <w:p w:rsidR="00B47CAD" w:rsidRDefault="00B47CAD" w:rsidP="008D19B0">
      <w:pPr>
        <w:pStyle w:val="Regie"/>
      </w:pPr>
      <w:r>
        <w:t>[Dieselbe Aufnahme wie zuvor.]</w:t>
      </w:r>
    </w:p>
    <w:p w:rsidR="00B47CAD" w:rsidRPr="000023B1" w:rsidRDefault="00B47CAD" w:rsidP="008D19B0">
      <w:pPr>
        <w:pStyle w:val="Text"/>
        <w:rPr>
          <w:lang w:val="en-US"/>
        </w:rPr>
      </w:pPr>
      <w:r w:rsidRPr="000023B1">
        <w:rPr>
          <w:lang w:val="en-US"/>
        </w:rPr>
        <w:t>(4-50) „Nobody’s perfect!“ [beide lachen]</w:t>
      </w:r>
    </w:p>
    <w:p w:rsidR="00B47CAD" w:rsidRPr="000023B1" w:rsidRDefault="00B47CAD" w:rsidP="00BA717A">
      <w:pPr>
        <w:pStyle w:val="Charakter"/>
        <w:rPr>
          <w:lang w:val="en-US"/>
        </w:rPr>
      </w:pPr>
      <w:r w:rsidRPr="000023B1">
        <w:rPr>
          <w:lang w:val="en-US"/>
        </w:rPr>
        <w:t>Peter Young O’Connell</w:t>
      </w:r>
    </w:p>
    <w:p w:rsidR="00B47CAD" w:rsidRDefault="00B47CAD" w:rsidP="00D86590">
      <w:pPr>
        <w:pStyle w:val="Beschreibung1"/>
      </w:pPr>
      <w:r>
        <w:t>Fragende und verdutzte Sprechweise.</w:t>
      </w:r>
    </w:p>
    <w:p w:rsidR="00B47CAD" w:rsidRDefault="00B47CAD" w:rsidP="00EE298E">
      <w:pPr>
        <w:pStyle w:val="Regie"/>
      </w:pPr>
      <w:r>
        <w:t>[Alan und Peter Young sind in einer halbnahen Einstellung von rechts zu sehen. In der Ferne hören sie ein dumpfes Brummen.]</w:t>
      </w:r>
    </w:p>
    <w:p w:rsidR="00B47CAD" w:rsidRDefault="00B47CAD" w:rsidP="00EE298E">
      <w:pPr>
        <w:pStyle w:val="Text"/>
      </w:pPr>
      <w:r>
        <w:t>(4-51) „Hä, was zum Teufel ist das?“</w:t>
      </w:r>
    </w:p>
    <w:p w:rsidR="00B47CAD" w:rsidRDefault="00B47CAD" w:rsidP="00963302">
      <w:pPr>
        <w:pStyle w:val="Charakter"/>
      </w:pPr>
      <w:r>
        <w:t>Alan Young</w:t>
      </w:r>
    </w:p>
    <w:p w:rsidR="00B47CAD" w:rsidRDefault="00B47CAD" w:rsidP="00963302">
      <w:pPr>
        <w:pStyle w:val="Beschreibung1"/>
      </w:pPr>
      <w:r>
        <w:t>Nachdenkliche Sprechweise, jedoch in normaler Tonlage.</w:t>
      </w:r>
    </w:p>
    <w:p w:rsidR="00B47CAD" w:rsidRDefault="00B47CAD" w:rsidP="00963302">
      <w:pPr>
        <w:pStyle w:val="Regie"/>
      </w:pPr>
      <w:r>
        <w:t>[Alan ist in einer Nahaufnahme von vorn zu sehen, er steht jedoch seitlich zum Betrachter.]</w:t>
      </w:r>
    </w:p>
    <w:p w:rsidR="00B47CAD" w:rsidRDefault="00B47CAD" w:rsidP="007835B0">
      <w:pPr>
        <w:pStyle w:val="Text"/>
      </w:pPr>
      <w:r>
        <w:t>(4-52) „Klingt nach Buschtrommeln. Du kannst es aber auch Musik nennen, kommt ganz drauf an.“</w:t>
      </w:r>
    </w:p>
    <w:p w:rsidR="00B47CAD" w:rsidRDefault="00B47CAD" w:rsidP="0056531C">
      <w:pPr>
        <w:pStyle w:val="Charakter"/>
      </w:pPr>
      <w:r>
        <w:t>Peter Young O’Connell</w:t>
      </w:r>
    </w:p>
    <w:p w:rsidR="00B47CAD" w:rsidRDefault="00B47CAD" w:rsidP="0056531C">
      <w:pPr>
        <w:pStyle w:val="Beschreibung1"/>
      </w:pPr>
      <w:r>
        <w:t>Distanzierte und etwas verächtliche Sprechweise.</w:t>
      </w:r>
    </w:p>
    <w:p w:rsidR="00B47CAD" w:rsidRDefault="00B47CAD" w:rsidP="00935830">
      <w:pPr>
        <w:pStyle w:val="Regie"/>
      </w:pPr>
      <w:r>
        <w:t>[Alan und Peter sind aus der Vogelperspektive zu sehen.]</w:t>
      </w:r>
    </w:p>
    <w:p w:rsidR="00B47CAD" w:rsidRDefault="00B47CAD" w:rsidP="00CD2E1B">
      <w:pPr>
        <w:pStyle w:val="Text"/>
      </w:pPr>
      <w:r>
        <w:t>(4-53) „Söldner haben keinen Geschmack!“</w:t>
      </w:r>
    </w:p>
    <w:p w:rsidR="00B47CAD" w:rsidRDefault="00B47CAD" w:rsidP="00CD2E1B">
      <w:pPr>
        <w:pStyle w:val="Charakter"/>
      </w:pPr>
      <w:r>
        <w:t>Alan Young</w:t>
      </w:r>
    </w:p>
    <w:p w:rsidR="00B47CAD" w:rsidRDefault="00B47CAD" w:rsidP="00487A69">
      <w:pPr>
        <w:pStyle w:val="Beschreibung1"/>
      </w:pPr>
      <w:r>
        <w:t>Normale Tonlage und Sprechweise.</w:t>
      </w:r>
    </w:p>
    <w:p w:rsidR="00B47CAD" w:rsidRDefault="00B47CAD" w:rsidP="00487A69">
      <w:pPr>
        <w:pStyle w:val="Regie"/>
      </w:pPr>
      <w:r>
        <w:t>[Dieselbe Aufnahme wie zuvor.]</w:t>
      </w:r>
    </w:p>
    <w:p w:rsidR="00B47CAD" w:rsidRDefault="00B47CAD" w:rsidP="00487A69">
      <w:pPr>
        <w:pStyle w:val="Text"/>
      </w:pPr>
      <w:r>
        <w:t>(4-54) „Mhm, hast recht.“</w:t>
      </w:r>
    </w:p>
    <w:p w:rsidR="00B47CAD" w:rsidRDefault="00B47CAD" w:rsidP="00487A69">
      <w:pPr>
        <w:pStyle w:val="Charakter"/>
      </w:pPr>
      <w:r>
        <w:t>J. P. McClark</w:t>
      </w:r>
    </w:p>
    <w:p w:rsidR="00B47CAD" w:rsidRDefault="00B47CAD" w:rsidP="00E44C9E">
      <w:pPr>
        <w:pStyle w:val="Beschreibung1"/>
      </w:pPr>
      <w:r>
        <w:t>Übermütige, lebhafte Sprechweise.</w:t>
      </w:r>
    </w:p>
    <w:p w:rsidR="00B47CAD" w:rsidRDefault="00B47CAD" w:rsidP="0038493F">
      <w:pPr>
        <w:pStyle w:val="Regie"/>
      </w:pPr>
      <w:r>
        <w:t>[Ein Humvee (in welchem William Stanford Brown, J. P. McClark, Francisco Rodriguez und Jason Tipps sitzen) rast die Zufahrt zum US-Camp hinauf. Einige Soldaten müssen dem Humvee ausweichen und kommen knapp mit dem L</w:t>
      </w:r>
      <w:r>
        <w:t>e</w:t>
      </w:r>
      <w:r>
        <w:t>ben davon.]</w:t>
      </w:r>
    </w:p>
    <w:p w:rsidR="00B47CAD" w:rsidRDefault="00B47CAD" w:rsidP="00B61C8A">
      <w:pPr>
        <w:pStyle w:val="Text"/>
      </w:pPr>
      <w:r>
        <w:t>(4-55) „Aus dem Weg, aus dem Weg! Jetzt kommen wir!“</w:t>
      </w:r>
    </w:p>
    <w:p w:rsidR="00B47CAD" w:rsidRDefault="00B47CAD" w:rsidP="009B41F9">
      <w:pPr>
        <w:pStyle w:val="Charakter"/>
      </w:pPr>
      <w:r>
        <w:t>Francisco Rodriguez</w:t>
      </w:r>
    </w:p>
    <w:p w:rsidR="00B47CAD" w:rsidRDefault="00B47CAD" w:rsidP="009B41F9">
      <w:pPr>
        <w:pStyle w:val="Beschreibung1"/>
      </w:pPr>
      <w:r>
        <w:t>Übermütige, lebhafte Sprechweise.</w:t>
      </w:r>
    </w:p>
    <w:p w:rsidR="00B47CAD" w:rsidRDefault="00B47CAD" w:rsidP="009B41F9">
      <w:pPr>
        <w:pStyle w:val="Regie"/>
      </w:pPr>
      <w:r>
        <w:t>[Das Humvee jagt durch die Basis.]</w:t>
      </w:r>
    </w:p>
    <w:p w:rsidR="00B47CAD" w:rsidRDefault="00B47CAD" w:rsidP="003D347D">
      <w:pPr>
        <w:pStyle w:val="Text"/>
      </w:pPr>
      <w:r>
        <w:t>(4-56) „Wooohuuuuuu…“ [So oder so ähnlich, ei</w:t>
      </w:r>
      <w:r>
        <w:t>n</w:t>
      </w:r>
      <w:r>
        <w:t>fach improvisieren. Es kommt dabei auf die Emoti</w:t>
      </w:r>
      <w:r>
        <w:t>o</w:t>
      </w:r>
      <w:r>
        <w:t>nen an.]</w:t>
      </w:r>
    </w:p>
    <w:p w:rsidR="00B47CAD" w:rsidRPr="00C15E44" w:rsidRDefault="00B47CAD" w:rsidP="00C15E44">
      <w:pPr>
        <w:pStyle w:val="Beschreibung2"/>
      </w:pPr>
      <w:r>
        <w:t>Spricht deutlich und mit Nachdruck.</w:t>
      </w:r>
    </w:p>
    <w:p w:rsidR="00B47CAD" w:rsidRDefault="00B47CAD" w:rsidP="00C15E44">
      <w:pPr>
        <w:pStyle w:val="Regie"/>
      </w:pPr>
      <w:r>
        <w:t>[Das Humvee ist seitlich von vorn zu sehen.]</w:t>
      </w:r>
    </w:p>
    <w:p w:rsidR="00B47CAD" w:rsidRDefault="00B47CAD" w:rsidP="00C15E44">
      <w:pPr>
        <w:pStyle w:val="Text"/>
      </w:pPr>
      <w:r>
        <w:t>(4-57) „Bremsen! Bremsen!“</w:t>
      </w:r>
    </w:p>
    <w:p w:rsidR="00B47CAD" w:rsidRDefault="00B47CAD" w:rsidP="00C15E44">
      <w:pPr>
        <w:pStyle w:val="Charakter"/>
      </w:pPr>
      <w:r>
        <w:t>J. P. McClark</w:t>
      </w:r>
    </w:p>
    <w:p w:rsidR="00B47CAD" w:rsidRDefault="00B47CAD" w:rsidP="00C15E44">
      <w:pPr>
        <w:pStyle w:val="Beschreibung1"/>
      </w:pPr>
      <w:r>
        <w:t>Fragende und etwas verdutzte Sprechweise.</w:t>
      </w:r>
    </w:p>
    <w:p w:rsidR="00B47CAD" w:rsidRDefault="00B47CAD" w:rsidP="00154F38">
      <w:pPr>
        <w:pStyle w:val="Regie"/>
      </w:pPr>
      <w:r>
        <w:t>[Die Perspektive wechselt nach seitlich rechts.]</w:t>
      </w:r>
    </w:p>
    <w:p w:rsidR="00B47CAD" w:rsidRDefault="00B47CAD" w:rsidP="00154F38">
      <w:pPr>
        <w:pStyle w:val="Text"/>
      </w:pPr>
      <w:r>
        <w:t>(4-58) „Ach was, das schaffen wir.“</w:t>
      </w:r>
    </w:p>
    <w:p w:rsidR="00B47CAD" w:rsidRPr="00BA211E" w:rsidRDefault="00B47CAD" w:rsidP="00BA211E">
      <w:pPr>
        <w:pStyle w:val="Beschreibung2"/>
      </w:pPr>
      <w:r>
        <w:t>Spricht mit leicht angespannter Tonlage.</w:t>
      </w:r>
    </w:p>
    <w:p w:rsidR="00B47CAD" w:rsidRDefault="00B47CAD" w:rsidP="00BA211E">
      <w:pPr>
        <w:pStyle w:val="Regie"/>
      </w:pPr>
      <w:r>
        <w:t>[J. P. rast mit dem Humvee auf Alan und Peter zu. Er bremst etwas zu spät ab, fährt die beiden fast über den Haufen, touchiert jedoch das Quad.]</w:t>
      </w:r>
    </w:p>
    <w:p w:rsidR="00B47CAD" w:rsidRDefault="00B47CAD" w:rsidP="004B0C38">
      <w:pPr>
        <w:pStyle w:val="Text"/>
      </w:pPr>
      <w:r>
        <w:t>(4-59) „Oh shit!“</w:t>
      </w:r>
    </w:p>
    <w:p w:rsidR="00B47CAD" w:rsidRDefault="00B47CAD" w:rsidP="004B0C38">
      <w:pPr>
        <w:pStyle w:val="Charakter"/>
      </w:pPr>
      <w:r>
        <w:t>Francisco Rodriguez</w:t>
      </w:r>
    </w:p>
    <w:p w:rsidR="00B47CAD" w:rsidRDefault="00B47CAD" w:rsidP="00EF35ED">
      <w:pPr>
        <w:pStyle w:val="Beschreibung1"/>
      </w:pPr>
      <w:r>
        <w:t>Mahnende, stichelnde Sprechweise.</w:t>
      </w:r>
    </w:p>
    <w:p w:rsidR="00B47CAD" w:rsidRDefault="00B47CAD" w:rsidP="00EF35ED">
      <w:pPr>
        <w:pStyle w:val="Regie"/>
      </w:pPr>
      <w:r>
        <w:t>[Das Geschehen ist nun von links zu sehen, J. P. setzt mit dem Humvee zurück.]</w:t>
      </w:r>
    </w:p>
    <w:p w:rsidR="00B47CAD" w:rsidRDefault="00B47CAD" w:rsidP="00EF35ED">
      <w:pPr>
        <w:pStyle w:val="Text"/>
      </w:pPr>
      <w:r>
        <w:t xml:space="preserve">(4-60) „Was an dem Wort </w:t>
      </w:r>
      <w:r>
        <w:rPr>
          <w:i/>
          <w:iCs/>
        </w:rPr>
        <w:t>bremsen</w:t>
      </w:r>
      <w:r>
        <w:t xml:space="preserve"> hast du nicht verstanden?“</w:t>
      </w:r>
    </w:p>
    <w:p w:rsidR="00B47CAD" w:rsidRDefault="00B47CAD" w:rsidP="002D772F">
      <w:pPr>
        <w:pStyle w:val="Charakter"/>
      </w:pPr>
      <w:r>
        <w:t>Alan Young</w:t>
      </w:r>
    </w:p>
    <w:p w:rsidR="00B47CAD" w:rsidRDefault="00B47CAD" w:rsidP="002D772F">
      <w:pPr>
        <w:pStyle w:val="Beschreibung1"/>
      </w:pPr>
      <w:r>
        <w:t>Wütende, fluchende Sprechweise.</w:t>
      </w:r>
    </w:p>
    <w:p w:rsidR="00B47CAD" w:rsidRDefault="00B47CAD" w:rsidP="002D772F">
      <w:pPr>
        <w:pStyle w:val="Regie"/>
      </w:pPr>
      <w:r>
        <w:t>[Blick aus dem Humvee heraus auf Alan und Peter Young.]</w:t>
      </w:r>
    </w:p>
    <w:p w:rsidR="00B47CAD" w:rsidRDefault="00B47CAD" w:rsidP="002216CD">
      <w:pPr>
        <w:pStyle w:val="Text"/>
      </w:pPr>
      <w:r>
        <w:t>(4-61) „Hey, du Arsch, pass doch auf!“</w:t>
      </w:r>
    </w:p>
    <w:p w:rsidR="00B47CAD" w:rsidRDefault="00B47CAD" w:rsidP="002216CD">
      <w:pPr>
        <w:pStyle w:val="Charakter"/>
      </w:pPr>
      <w:r>
        <w:t>J. P. McClark</w:t>
      </w:r>
    </w:p>
    <w:p w:rsidR="00B47CAD" w:rsidRDefault="00B47CAD" w:rsidP="00AE3C13">
      <w:pPr>
        <w:pStyle w:val="Beschreibung1"/>
      </w:pPr>
      <w:r>
        <w:t>Fragende und etwas verdutzte Sprechweise.</w:t>
      </w:r>
    </w:p>
    <w:p w:rsidR="00B47CAD" w:rsidRDefault="00B47CAD" w:rsidP="00AE3C13">
      <w:pPr>
        <w:pStyle w:val="Regie"/>
      </w:pPr>
      <w:r>
        <w:t>[Dieselbe Einstellung wie zuvor; J. P. guckt zu Francisco.]</w:t>
      </w:r>
    </w:p>
    <w:p w:rsidR="00B47CAD" w:rsidRDefault="00B47CAD" w:rsidP="00902130">
      <w:pPr>
        <w:pStyle w:val="Text"/>
      </w:pPr>
      <w:r>
        <w:t>(4-62) „Hat der was gesagt?“</w:t>
      </w:r>
    </w:p>
    <w:p w:rsidR="00B47CAD" w:rsidRDefault="00B47CAD" w:rsidP="00902130">
      <w:pPr>
        <w:pStyle w:val="Charakter"/>
      </w:pPr>
      <w:r>
        <w:t>Francisco Rodriguez</w:t>
      </w:r>
    </w:p>
    <w:p w:rsidR="00B47CAD" w:rsidRDefault="00B47CAD" w:rsidP="00C5054B">
      <w:pPr>
        <w:pStyle w:val="Beschreibung1"/>
      </w:pPr>
      <w:r>
        <w:t>Lockere und scherzhafte Sprechweise.</w:t>
      </w:r>
    </w:p>
    <w:p w:rsidR="00B47CAD" w:rsidRDefault="00B47CAD" w:rsidP="00C5054B">
      <w:pPr>
        <w:pStyle w:val="Regie"/>
      </w:pPr>
      <w:r>
        <w:t>[Francisco dreht seinen Kopf zu J. P.]</w:t>
      </w:r>
    </w:p>
    <w:p w:rsidR="00B47CAD" w:rsidRDefault="00B47CAD" w:rsidP="00C5054B">
      <w:pPr>
        <w:pStyle w:val="Text"/>
      </w:pPr>
      <w:r>
        <w:t>(4-63) „Jo, ich glaub, der will was von dir.“</w:t>
      </w:r>
    </w:p>
    <w:p w:rsidR="00B47CAD" w:rsidRDefault="00B47CAD" w:rsidP="00E23338">
      <w:pPr>
        <w:pStyle w:val="Charakter"/>
      </w:pPr>
      <w:r>
        <w:t>J. P. McClark</w:t>
      </w:r>
    </w:p>
    <w:p w:rsidR="00B47CAD" w:rsidRDefault="00B47CAD" w:rsidP="00E23338">
      <w:pPr>
        <w:pStyle w:val="Beschreibung1"/>
      </w:pPr>
      <w:r>
        <w:t>Fragende und verwirrte Sprechweise.</w:t>
      </w:r>
    </w:p>
    <w:p w:rsidR="00B47CAD" w:rsidRDefault="00B47CAD" w:rsidP="00E23338">
      <w:pPr>
        <w:pStyle w:val="Regie"/>
      </w:pPr>
      <w:r>
        <w:t>[Das Humvee ist von seiner rechten Seite zu sehen.]</w:t>
      </w:r>
    </w:p>
    <w:p w:rsidR="00B47CAD" w:rsidRDefault="00B47CAD" w:rsidP="00E23338">
      <w:pPr>
        <w:pStyle w:val="Text"/>
      </w:pPr>
      <w:r>
        <w:t>(4-64) „Hä, was hast du gesagt?</w:t>
      </w:r>
    </w:p>
    <w:p w:rsidR="00B47CAD" w:rsidRDefault="00B47CAD" w:rsidP="00E23338">
      <w:pPr>
        <w:pStyle w:val="Beschreibung2"/>
      </w:pPr>
      <w:r>
        <w:t>Spricht mit leicht angespannter Tonlage.</w:t>
      </w:r>
    </w:p>
    <w:p w:rsidR="00B47CAD" w:rsidRDefault="00B47CAD" w:rsidP="00E23338">
      <w:pPr>
        <w:pStyle w:val="Regie"/>
      </w:pPr>
      <w:r>
        <w:t>[Nahaufnahme vom Humvee, Perspektive von rechts vo</w:t>
      </w:r>
      <w:r>
        <w:t>r</w:t>
      </w:r>
      <w:r>
        <w:t>ne.]</w:t>
      </w:r>
    </w:p>
    <w:p w:rsidR="00B47CAD" w:rsidRDefault="00B47CAD" w:rsidP="003F7855">
      <w:pPr>
        <w:pStyle w:val="Text"/>
      </w:pPr>
      <w:r>
        <w:t>(4-65) „Scheiß laute Musik. Da bekommt man ja taube Ohren!“</w:t>
      </w:r>
    </w:p>
    <w:p w:rsidR="00B47CAD" w:rsidRDefault="00B47CAD" w:rsidP="00511873">
      <w:pPr>
        <w:pStyle w:val="Charakter"/>
      </w:pPr>
      <w:r>
        <w:t>Alan Young</w:t>
      </w:r>
    </w:p>
    <w:p w:rsidR="00B47CAD" w:rsidRDefault="00B47CAD" w:rsidP="00511873">
      <w:pPr>
        <w:pStyle w:val="Beschreibung1"/>
      </w:pPr>
      <w:r>
        <w:t>Wütende, fluchende Sprechweise.</w:t>
      </w:r>
    </w:p>
    <w:p w:rsidR="00B47CAD" w:rsidRDefault="00B47CAD" w:rsidP="00511873">
      <w:pPr>
        <w:pStyle w:val="Regie"/>
      </w:pPr>
      <w:r>
        <w:t>[Alan und Peter sind in einer halbnahen Einstellung von rechts zu sehen.]</w:t>
      </w:r>
    </w:p>
    <w:p w:rsidR="00B47CAD" w:rsidRDefault="00B47CAD" w:rsidP="006A703B">
      <w:pPr>
        <w:pStyle w:val="Text"/>
      </w:pPr>
      <w:r>
        <w:t>(4-66) „Mann, ey, was soll der Scheiß? Das Quad ist brandneu!“</w:t>
      </w:r>
    </w:p>
    <w:p w:rsidR="00B47CAD" w:rsidRDefault="00B47CAD" w:rsidP="002F79D0">
      <w:pPr>
        <w:pStyle w:val="Charakter"/>
      </w:pPr>
      <w:r>
        <w:t>J. P. McClark</w:t>
      </w:r>
    </w:p>
    <w:p w:rsidR="00B47CAD" w:rsidRDefault="00B47CAD" w:rsidP="002F79D0">
      <w:pPr>
        <w:pStyle w:val="Beschreibung1"/>
      </w:pPr>
      <w:r>
        <w:t>Lockere und scherzhafte Sprechweise.</w:t>
      </w:r>
    </w:p>
    <w:p w:rsidR="00B47CAD" w:rsidRDefault="00B47CAD" w:rsidP="0056766F">
      <w:pPr>
        <w:pStyle w:val="Regie"/>
      </w:pPr>
      <w:r>
        <w:t>[J. P. wird in einer Nahaufnahme seitlich von links vorne gezeigt.]</w:t>
      </w:r>
    </w:p>
    <w:p w:rsidR="00B47CAD" w:rsidRDefault="00B47CAD" w:rsidP="00967171">
      <w:pPr>
        <w:pStyle w:val="Text"/>
      </w:pPr>
      <w:r>
        <w:t>(4-67) „Bleib cool, Alter, ist doch nur ein Kratzer!“</w:t>
      </w:r>
    </w:p>
    <w:p w:rsidR="00B47CAD" w:rsidRDefault="00B47CAD" w:rsidP="003235F1">
      <w:pPr>
        <w:pStyle w:val="Charakter"/>
      </w:pPr>
      <w:r>
        <w:t>Alan Young</w:t>
      </w:r>
    </w:p>
    <w:p w:rsidR="00B47CAD" w:rsidRDefault="00B47CAD" w:rsidP="003235F1">
      <w:pPr>
        <w:pStyle w:val="Beschreibung1"/>
      </w:pPr>
      <w:r>
        <w:t>Wütende, fluchende Sprechweise.</w:t>
      </w:r>
    </w:p>
    <w:p w:rsidR="00B47CAD" w:rsidRDefault="00B47CAD" w:rsidP="003235F1">
      <w:pPr>
        <w:pStyle w:val="Regie"/>
      </w:pPr>
      <w:r>
        <w:t>[Alan ist stinksauer und will auf J. P. losgehen.]</w:t>
      </w:r>
    </w:p>
    <w:p w:rsidR="00B47CAD" w:rsidRDefault="00B47CAD" w:rsidP="003235F1">
      <w:pPr>
        <w:pStyle w:val="Text"/>
      </w:pPr>
      <w:r>
        <w:t>(4-68) „Nur ein Kratzer? Na warte!“</w:t>
      </w:r>
    </w:p>
    <w:p w:rsidR="00B47CAD" w:rsidRDefault="00B47CAD" w:rsidP="003235F1">
      <w:pPr>
        <w:pStyle w:val="Charakter"/>
      </w:pPr>
      <w:r>
        <w:t>Peter Young O’Connell</w:t>
      </w:r>
    </w:p>
    <w:p w:rsidR="00B47CAD" w:rsidRDefault="00B47CAD" w:rsidP="00516095">
      <w:pPr>
        <w:pStyle w:val="Beschreibung1"/>
      </w:pPr>
      <w:r>
        <w:t>Verhaltene und etwas abfällige Sprechweise.</w:t>
      </w:r>
    </w:p>
    <w:p w:rsidR="00B47CAD" w:rsidRDefault="00B47CAD" w:rsidP="00516095">
      <w:pPr>
        <w:pStyle w:val="Regie"/>
      </w:pPr>
      <w:r>
        <w:t>[Peter geht dazwischen und stellt sich vor seinen Bruder.]</w:t>
      </w:r>
    </w:p>
    <w:p w:rsidR="00B47CAD" w:rsidRDefault="00B47CAD" w:rsidP="00516095">
      <w:pPr>
        <w:pStyle w:val="Text"/>
      </w:pPr>
      <w:r>
        <w:t xml:space="preserve">(4-69) „Mach dir doch nicht die Hände an solchen </w:t>
      </w:r>
      <w:r>
        <w:t>I</w:t>
      </w:r>
      <w:r>
        <w:t>dioten schmutzig!“</w:t>
      </w:r>
    </w:p>
    <w:p w:rsidR="00B47CAD" w:rsidRDefault="00B47CAD" w:rsidP="0058493A">
      <w:pPr>
        <w:pStyle w:val="Charakter"/>
      </w:pPr>
      <w:r>
        <w:t>Francisco Rodriguez</w:t>
      </w:r>
    </w:p>
    <w:p w:rsidR="00B47CAD" w:rsidRDefault="00B47CAD" w:rsidP="007761FE">
      <w:pPr>
        <w:pStyle w:val="Beschreibung1"/>
      </w:pPr>
      <w:r>
        <w:t>Empörte und verärgerte Sprechweise.</w:t>
      </w:r>
    </w:p>
    <w:p w:rsidR="00B47CAD" w:rsidRDefault="00B47CAD" w:rsidP="001306A2">
      <w:pPr>
        <w:pStyle w:val="Regie"/>
      </w:pPr>
      <w:r>
        <w:t>[Francisco steht vor Alan und dessen Bruder, wobei ihn die Kamera seitlich von links vorne zeigt.]</w:t>
      </w:r>
    </w:p>
    <w:p w:rsidR="00B47CAD" w:rsidRDefault="00B47CAD" w:rsidP="00EF65A0">
      <w:pPr>
        <w:pStyle w:val="Text"/>
      </w:pPr>
      <w:r>
        <w:t>(4-70) „Hey, wen nennst du hier Idiot!?“</w:t>
      </w:r>
    </w:p>
    <w:p w:rsidR="00B47CAD" w:rsidRDefault="00B47CAD" w:rsidP="00024A2A">
      <w:pPr>
        <w:pStyle w:val="Charakter"/>
      </w:pPr>
      <w:r>
        <w:t>Colonel Maxwell</w:t>
      </w:r>
    </w:p>
    <w:p w:rsidR="00B47CAD" w:rsidRDefault="00B47CAD" w:rsidP="00AA50A7">
      <w:pPr>
        <w:pStyle w:val="Beschreibung1"/>
      </w:pPr>
      <w:r>
        <w:t>Befehlston mit Nachdruck.</w:t>
      </w:r>
    </w:p>
    <w:p w:rsidR="00B47CAD" w:rsidRDefault="00B47CAD" w:rsidP="00AA50A7">
      <w:pPr>
        <w:pStyle w:val="Regie"/>
      </w:pPr>
      <w:r>
        <w:t>[Der Kommandant kommt aus dem Gebäude und bleibt auf dem Treppenpodest stehen.]</w:t>
      </w:r>
    </w:p>
    <w:p w:rsidR="00B47CAD" w:rsidRDefault="00B47CAD" w:rsidP="00AA50A7">
      <w:pPr>
        <w:pStyle w:val="Text"/>
      </w:pPr>
      <w:r>
        <w:t>(4-71) „Schluss damit!“</w:t>
      </w:r>
    </w:p>
    <w:p w:rsidR="00B47CAD" w:rsidRDefault="00B47CAD" w:rsidP="008C4711">
      <w:pPr>
        <w:pStyle w:val="Regie"/>
      </w:pPr>
      <w:r>
        <w:t>[Die versammelte Mannschaft dreht sich zum Colonel.]</w:t>
      </w:r>
    </w:p>
    <w:p w:rsidR="00B47CAD" w:rsidRDefault="00B47CAD" w:rsidP="008C4711">
      <w:pPr>
        <w:pStyle w:val="Text"/>
      </w:pPr>
      <w:r>
        <w:t>(4-72) „Spart euch die Energie für die Mission auf, ihr werdet sie brauchen!</w:t>
      </w:r>
    </w:p>
    <w:p w:rsidR="00B47CAD" w:rsidRPr="007F737B" w:rsidRDefault="00B47CAD" w:rsidP="007F737B">
      <w:pPr>
        <w:pStyle w:val="Regie"/>
      </w:pPr>
      <w:r>
        <w:t>[Der Colonel ist seitlich von links vorne zu sehen.]</w:t>
      </w:r>
    </w:p>
    <w:p w:rsidR="00B47CAD" w:rsidRDefault="00B47CAD" w:rsidP="008C4711">
      <w:pPr>
        <w:pStyle w:val="Text"/>
      </w:pPr>
      <w:r>
        <w:t>(4-73) Um Null Neunhundert ist Lagebesprechung. Ich erwarte euch im Besprechungsraum.“</w:t>
      </w:r>
    </w:p>
    <w:p w:rsidR="00B47CAD" w:rsidRDefault="00B47CAD" w:rsidP="007752E5">
      <w:pPr>
        <w:pStyle w:val="Charakter"/>
      </w:pPr>
      <w:r>
        <w:t>William Stanford Brown</w:t>
      </w:r>
    </w:p>
    <w:p w:rsidR="00B47CAD" w:rsidRDefault="00B47CAD" w:rsidP="00B940A4">
      <w:pPr>
        <w:pStyle w:val="Beschreibung1"/>
      </w:pPr>
      <w:r>
        <w:t>Normale Tonlage und Sprechweise.</w:t>
      </w:r>
    </w:p>
    <w:p w:rsidR="00B47CAD" w:rsidRDefault="00B47CAD" w:rsidP="00B940A4">
      <w:pPr>
        <w:pStyle w:val="Regie"/>
      </w:pPr>
      <w:r>
        <w:t>[Nahaufnahme vom Captain.]</w:t>
      </w:r>
    </w:p>
    <w:p w:rsidR="00B47CAD" w:rsidRDefault="00B47CAD" w:rsidP="00E77B7F">
      <w:pPr>
        <w:pStyle w:val="Text"/>
      </w:pPr>
      <w:r>
        <w:t>(4-74) „Ähm, Sir?“</w:t>
      </w:r>
    </w:p>
    <w:p w:rsidR="00B47CAD" w:rsidRDefault="00B47CAD" w:rsidP="00E77B7F">
      <w:pPr>
        <w:pStyle w:val="Charakter"/>
      </w:pPr>
      <w:r>
        <w:t>Colonel Maxwell</w:t>
      </w:r>
    </w:p>
    <w:p w:rsidR="00B47CAD" w:rsidRDefault="00B47CAD" w:rsidP="00CF55E1">
      <w:pPr>
        <w:pStyle w:val="Beschreibung1"/>
      </w:pPr>
      <w:r>
        <w:t>Normale Tonlage und Sprechweise.</w:t>
      </w:r>
    </w:p>
    <w:p w:rsidR="00B47CAD" w:rsidRDefault="00B47CAD" w:rsidP="00CF55E1">
      <w:pPr>
        <w:pStyle w:val="Regie"/>
      </w:pPr>
      <w:r>
        <w:t>[Nahaufnahme vom Colonel.]</w:t>
      </w:r>
    </w:p>
    <w:p w:rsidR="00B47CAD" w:rsidRDefault="00B47CAD" w:rsidP="00CF55E1">
      <w:pPr>
        <w:pStyle w:val="Text"/>
      </w:pPr>
      <w:r>
        <w:t>(4-75) „Ja, Captain?“</w:t>
      </w:r>
    </w:p>
    <w:p w:rsidR="00B47CAD" w:rsidRDefault="00B47CAD" w:rsidP="00CF55E1">
      <w:pPr>
        <w:pStyle w:val="Charakter"/>
      </w:pPr>
      <w:r>
        <w:t>William Stanford Brown</w:t>
      </w:r>
    </w:p>
    <w:p w:rsidR="00B47CAD" w:rsidRDefault="00B47CAD" w:rsidP="00CF55E1">
      <w:pPr>
        <w:pStyle w:val="Beschreibung1"/>
      </w:pPr>
      <w:r>
        <w:t>Normale Tonlage und Sprechweise.</w:t>
      </w:r>
    </w:p>
    <w:p w:rsidR="00B47CAD" w:rsidRDefault="00B47CAD" w:rsidP="00FF3B7E">
      <w:pPr>
        <w:pStyle w:val="Regie"/>
      </w:pPr>
      <w:r>
        <w:t>[William ist von vorn zu sehen, links neben ihm steht Francisco.]</w:t>
      </w:r>
    </w:p>
    <w:p w:rsidR="00B47CAD" w:rsidRDefault="00B47CAD" w:rsidP="00616BBA">
      <w:pPr>
        <w:pStyle w:val="Text"/>
      </w:pPr>
      <w:r>
        <w:t>(4-76) „Den Termin können wir leider nicht einha</w:t>
      </w:r>
      <w:r>
        <w:t>l</w:t>
      </w:r>
      <w:r>
        <w:t>ten.“</w:t>
      </w:r>
    </w:p>
    <w:p w:rsidR="00B47CAD" w:rsidRDefault="00B47CAD" w:rsidP="00616BBA">
      <w:pPr>
        <w:pStyle w:val="Charakter"/>
      </w:pPr>
      <w:r>
        <w:t>Colonel Maxwell</w:t>
      </w:r>
    </w:p>
    <w:p w:rsidR="00B47CAD" w:rsidRDefault="00B47CAD" w:rsidP="00616BBA">
      <w:pPr>
        <w:pStyle w:val="Beschreibung1"/>
      </w:pPr>
      <w:r>
        <w:t>Fragende und etwas verwirrte Sprechweise.</w:t>
      </w:r>
    </w:p>
    <w:p w:rsidR="00B47CAD" w:rsidRDefault="00B47CAD" w:rsidP="000B5481">
      <w:pPr>
        <w:pStyle w:val="Regie"/>
      </w:pPr>
      <w:r>
        <w:t>[James Maxwell ist seitlich von rechts unten zu sehen.]</w:t>
      </w:r>
    </w:p>
    <w:p w:rsidR="00B47CAD" w:rsidRDefault="00B47CAD" w:rsidP="000B5481">
      <w:pPr>
        <w:pStyle w:val="Text"/>
      </w:pPr>
      <w:r>
        <w:t>(4-77) „Und wieso nicht?“</w:t>
      </w:r>
    </w:p>
    <w:p w:rsidR="00B47CAD" w:rsidRDefault="00B47CAD" w:rsidP="00FC4395">
      <w:pPr>
        <w:pStyle w:val="Charakter"/>
      </w:pPr>
      <w:r>
        <w:t>William Stanford Brown</w:t>
      </w:r>
    </w:p>
    <w:p w:rsidR="00B47CAD" w:rsidRDefault="00B47CAD" w:rsidP="00FC4395">
      <w:pPr>
        <w:pStyle w:val="Beschreibung1"/>
      </w:pPr>
      <w:r>
        <w:t>Normale Tonlage, aber mit einem leicht „zwinkernden Auge“ gesprochen.</w:t>
      </w:r>
    </w:p>
    <w:p w:rsidR="00B47CAD" w:rsidRDefault="00B47CAD" w:rsidP="00216630">
      <w:pPr>
        <w:pStyle w:val="Regie"/>
      </w:pPr>
      <w:r>
        <w:t>[Nahaufnahme vom Captain.]</w:t>
      </w:r>
    </w:p>
    <w:p w:rsidR="00B47CAD" w:rsidRDefault="00B47CAD" w:rsidP="00216630">
      <w:pPr>
        <w:pStyle w:val="Text"/>
      </w:pPr>
      <w:r>
        <w:t>(4-78) „Es ist schon eine Minute nach.“</w:t>
      </w:r>
    </w:p>
    <w:p w:rsidR="00B47CAD" w:rsidRDefault="00B47CAD" w:rsidP="004C514B">
      <w:pPr>
        <w:pStyle w:val="Charakter"/>
      </w:pPr>
      <w:r>
        <w:t>Colonel Maxwell</w:t>
      </w:r>
    </w:p>
    <w:p w:rsidR="00B47CAD" w:rsidRDefault="00B47CAD" w:rsidP="004C514B">
      <w:pPr>
        <w:pStyle w:val="Beschreibung1"/>
      </w:pPr>
      <w:r>
        <w:t>Lockere und scherzhafte Sprechweise.</w:t>
      </w:r>
    </w:p>
    <w:p w:rsidR="00B47CAD" w:rsidRDefault="00B47CAD" w:rsidP="004C514B">
      <w:pPr>
        <w:pStyle w:val="Regie"/>
      </w:pPr>
      <w:r>
        <w:t>[Nahaufnahme vom Colonel.]</w:t>
      </w:r>
    </w:p>
    <w:p w:rsidR="00B47CAD" w:rsidRDefault="00B47CAD" w:rsidP="004C514B">
      <w:pPr>
        <w:pStyle w:val="Text"/>
      </w:pPr>
      <w:r>
        <w:t>(4-79) „Na ja, ich bring euch schon nicht vors Kriegsgericht.“ [lacht]</w:t>
      </w:r>
    </w:p>
    <w:p w:rsidR="00B47CAD" w:rsidRDefault="00B47CAD" w:rsidP="004C514B">
      <w:pPr>
        <w:pStyle w:val="Beschreibung2"/>
      </w:pPr>
      <w:r>
        <w:t>Normaler Befehlston.</w:t>
      </w:r>
    </w:p>
    <w:p w:rsidR="00B47CAD" w:rsidRPr="00927F55" w:rsidRDefault="00B47CAD" w:rsidP="00927F55">
      <w:pPr>
        <w:pStyle w:val="Regie"/>
      </w:pPr>
      <w:r>
        <w:t>[Die Kamera zeigt den Colonel von vorn auf dem Treppe</w:t>
      </w:r>
      <w:r>
        <w:t>n</w:t>
      </w:r>
      <w:r>
        <w:t>podest und wie vor ihm die Männer in einem Halbkreis versammelt dastehen.]</w:t>
      </w:r>
    </w:p>
    <w:p w:rsidR="00B47CAD" w:rsidRDefault="00B47CAD" w:rsidP="004C514B">
      <w:pPr>
        <w:pStyle w:val="Text"/>
      </w:pPr>
      <w:r>
        <w:t>(4-80) „Also kommt jetzt!“</w:t>
      </w:r>
    </w:p>
    <w:p w:rsidR="00B47CAD" w:rsidRDefault="00B47CAD" w:rsidP="003C3855">
      <w:pPr>
        <w:pStyle w:val="Regie"/>
      </w:pPr>
      <w:r>
        <w:t>[Colonel Maxwell geht ins Haus. William und Francisco folgen ihm als Erste, danach J. P. und Jason.]</w:t>
      </w:r>
    </w:p>
    <w:p w:rsidR="00B47CAD" w:rsidRDefault="00B47CAD" w:rsidP="00E37CB2">
      <w:pPr>
        <w:pStyle w:val="Charakter"/>
      </w:pPr>
      <w:r>
        <w:t>Peter Young O’Connell</w:t>
      </w:r>
    </w:p>
    <w:p w:rsidR="00B47CAD" w:rsidRDefault="00B47CAD" w:rsidP="00E37CB2">
      <w:pPr>
        <w:pStyle w:val="Beschreibung1"/>
      </w:pPr>
      <w:r>
        <w:t>Normale Tonlage und Sprechweise.</w:t>
      </w:r>
    </w:p>
    <w:p w:rsidR="00B47CAD" w:rsidRDefault="00B47CAD" w:rsidP="001C0108">
      <w:pPr>
        <w:pStyle w:val="Regie"/>
      </w:pPr>
      <w:r>
        <w:t>[Peter geht die Stufen hinauf, bleibt stehen und dreht sich zu seinem Bruder, der wie angewurzelt stehen geblieben ist, herum.]</w:t>
      </w:r>
    </w:p>
    <w:p w:rsidR="00B47CAD" w:rsidRDefault="00B47CAD" w:rsidP="001C0108">
      <w:pPr>
        <w:pStyle w:val="Text"/>
      </w:pPr>
      <w:r>
        <w:t>(4-81) „Was ist los mit dir, Mann? Willst du hier draußen etwa Wurzeln schlagen?“</w:t>
      </w:r>
    </w:p>
    <w:p w:rsidR="00B47CAD" w:rsidRDefault="00B47CAD" w:rsidP="001C0108">
      <w:pPr>
        <w:pStyle w:val="Charakter"/>
      </w:pPr>
      <w:r>
        <w:t>Alan Young</w:t>
      </w:r>
    </w:p>
    <w:p w:rsidR="00B47CAD" w:rsidRDefault="00B47CAD" w:rsidP="0015220D">
      <w:pPr>
        <w:pStyle w:val="Beschreibung1"/>
      </w:pPr>
      <w:r>
        <w:t>Normale Tonlage und Sprechweise.</w:t>
      </w:r>
    </w:p>
    <w:p w:rsidR="00B47CAD" w:rsidRDefault="00B47CAD" w:rsidP="0015220D">
      <w:pPr>
        <w:pStyle w:val="Regie"/>
      </w:pPr>
      <w:r>
        <w:t>[Nahaufnahme von Alan Young.]</w:t>
      </w:r>
    </w:p>
    <w:p w:rsidR="00B47CAD" w:rsidRDefault="00B47CAD" w:rsidP="00824B89">
      <w:pPr>
        <w:pStyle w:val="Text"/>
      </w:pPr>
      <w:r>
        <w:t>(4-82) „Nein, das nicht.“</w:t>
      </w:r>
    </w:p>
    <w:p w:rsidR="00B47CAD" w:rsidRDefault="00B47CAD" w:rsidP="00824B89">
      <w:pPr>
        <w:pStyle w:val="Charakter"/>
      </w:pPr>
      <w:r>
        <w:t>Peter Young O’Connell</w:t>
      </w:r>
    </w:p>
    <w:p w:rsidR="00B47CAD" w:rsidRDefault="00B47CAD" w:rsidP="00824B89">
      <w:pPr>
        <w:pStyle w:val="Beschreibung1"/>
      </w:pPr>
      <w:r>
        <w:t>Normale Tonlage und Sprechweise.</w:t>
      </w:r>
    </w:p>
    <w:p w:rsidR="00B47CAD" w:rsidRDefault="00B47CAD" w:rsidP="00472192">
      <w:pPr>
        <w:pStyle w:val="Regie"/>
      </w:pPr>
      <w:r>
        <w:t>[Nahaufnahme von Peter Young.]</w:t>
      </w:r>
    </w:p>
    <w:p w:rsidR="00B47CAD" w:rsidRDefault="00B47CAD" w:rsidP="00472192">
      <w:pPr>
        <w:pStyle w:val="Text"/>
      </w:pPr>
      <w:r>
        <w:t>(4-83) „Aber?“</w:t>
      </w:r>
    </w:p>
    <w:p w:rsidR="00B47CAD" w:rsidRDefault="00B47CAD" w:rsidP="00472192">
      <w:pPr>
        <w:pStyle w:val="Charakter"/>
      </w:pPr>
      <w:r>
        <w:t>Alan Young</w:t>
      </w:r>
    </w:p>
    <w:p w:rsidR="00B47CAD" w:rsidRDefault="00B47CAD" w:rsidP="00472192">
      <w:pPr>
        <w:pStyle w:val="Beschreibung1"/>
      </w:pPr>
      <w:r>
        <w:t>Normale Tonlage und Sprechweise.</w:t>
      </w:r>
    </w:p>
    <w:p w:rsidR="00B47CAD" w:rsidRDefault="00B47CAD" w:rsidP="00472192">
      <w:pPr>
        <w:pStyle w:val="Regie"/>
      </w:pPr>
      <w:r>
        <w:t>[Alan wird aus der Sicht seines Bruders gezeigt.]</w:t>
      </w:r>
    </w:p>
    <w:p w:rsidR="00B47CAD" w:rsidRDefault="00B47CAD" w:rsidP="0090170D">
      <w:pPr>
        <w:pStyle w:val="Text"/>
      </w:pPr>
      <w:r>
        <w:t>(4-84) „Ich bin noch nie zu spät gekommen!“</w:t>
      </w:r>
    </w:p>
    <w:p w:rsidR="00B47CAD" w:rsidRDefault="00B47CAD" w:rsidP="0090170D">
      <w:pPr>
        <w:pStyle w:val="Charakter"/>
      </w:pPr>
      <w:r>
        <w:t>Peter Young O’Connell</w:t>
      </w:r>
    </w:p>
    <w:p w:rsidR="00B47CAD" w:rsidRDefault="00B47CAD" w:rsidP="0090170D">
      <w:pPr>
        <w:pStyle w:val="Beschreibung1"/>
      </w:pPr>
      <w:r>
        <w:t>Lockere und scherzhafte Sprechweise.</w:t>
      </w:r>
    </w:p>
    <w:p w:rsidR="00B47CAD" w:rsidRDefault="00B47CAD" w:rsidP="0090170D">
      <w:pPr>
        <w:pStyle w:val="Regie"/>
      </w:pPr>
      <w:r>
        <w:t>[Peter wird aus der Sicht seines Bruders gezeigt.]</w:t>
      </w:r>
    </w:p>
    <w:p w:rsidR="00B47CAD" w:rsidRDefault="00B47CAD" w:rsidP="00C32885">
      <w:pPr>
        <w:pStyle w:val="Text"/>
      </w:pPr>
      <w:r>
        <w:t>(4-85) „Mhm, was für eine Katastrophe.“ [lacht]</w:t>
      </w:r>
    </w:p>
    <w:p w:rsidR="00B47CAD" w:rsidRPr="0005799C" w:rsidRDefault="00B47CAD" w:rsidP="0005799C">
      <w:pPr>
        <w:pStyle w:val="Regie"/>
      </w:pPr>
      <w:r>
        <w:t>[Beide sind seitlich von links zu sehen und wie sie a</w:t>
      </w:r>
      <w:r>
        <w:t>n</w:t>
      </w:r>
      <w:r>
        <w:t>schließend ins Gebäude gehen.]</w:t>
      </w:r>
    </w:p>
    <w:p w:rsidR="00B47CAD" w:rsidRPr="00C32885" w:rsidRDefault="00B47CAD" w:rsidP="00C32885">
      <w:pPr>
        <w:pStyle w:val="Text"/>
      </w:pPr>
      <w:r>
        <w:t>(4-86) „Du wirst es überleben. Und jetzt komm en</w:t>
      </w:r>
      <w:r>
        <w:t>d</w:t>
      </w:r>
      <w:r>
        <w:t>lich!“</w:t>
      </w:r>
    </w:p>
    <w:sectPr w:rsidR="00B47CAD" w:rsidRPr="00C32885" w:rsidSect="003138C2">
      <w:headerReference w:type="default" r:id="rId6"/>
      <w:pgSz w:w="11906" w:h="16838" w:code="9"/>
      <w:pgMar w:top="1418" w:right="1418" w:bottom="1134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CAD" w:rsidRDefault="00B47CAD" w:rsidP="007F3893">
      <w:pPr>
        <w:spacing w:after="0" w:line="240" w:lineRule="auto"/>
      </w:pPr>
      <w:r>
        <w:separator/>
      </w:r>
    </w:p>
  </w:endnote>
  <w:endnote w:type="continuationSeparator" w:id="0">
    <w:p w:rsidR="00B47CAD" w:rsidRDefault="00B47CAD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pture it 2">
    <w:altName w:val="Helvetic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ency F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CAD" w:rsidRDefault="00B47CAD" w:rsidP="007F3893">
      <w:pPr>
        <w:spacing w:after="0" w:line="240" w:lineRule="auto"/>
      </w:pPr>
      <w:r>
        <w:separator/>
      </w:r>
    </w:p>
  </w:footnote>
  <w:footnote w:type="continuationSeparator" w:id="0">
    <w:p w:rsidR="00B47CAD" w:rsidRDefault="00B47CAD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CAD" w:rsidRDefault="00B47CAD">
    <w:pPr>
      <w:pStyle w:val="Head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2049" type="#_x0000_t202" style="position:absolute;margin-left:0;margin-top:28.75pt;width:453.5pt;height:13.45pt;z-index:251660288;visibility:visible;mso-position-horizontal:left;mso-position-horizontal-relative:margin;mso-position-vertical-relative:page;v-text-anchor:middle" o:allowincell="f" filled="f" stroked="f">
          <v:textbox style="mso-fit-shape-to-text:t" inset=",0,,0">
            <w:txbxContent>
              <w:p w:rsidR="00B47CAD" w:rsidRPr="00742F8A" w:rsidRDefault="00B47CAD">
                <w:pPr>
                  <w:spacing w:after="0" w:line="240" w:lineRule="auto"/>
                  <w:jc w:val="right"/>
                  <w:rPr>
                    <w:rFonts w:ascii="Agency FB" w:hAnsi="Agency FB" w:cs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>
                  <w:rPr>
                    <w:rFonts w:ascii="Agency FB" w:hAnsi="Agency FB" w:cs="Agency FB"/>
                    <w:noProof/>
                    <w:sz w:val="32"/>
                    <w:szCs w:val="32"/>
                  </w:rPr>
                  <w:t>Szene 4 – Eine schwere Bürde</w: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val="en-US"/>
      </w:rPr>
      <w:pict>
        <v:shape id="Textfeld 476" o:spid="_x0000_s2050" type="#_x0000_t202" style="position:absolute;margin-left:525.5pt;margin-top:26.3pt;width:70.85pt;height:19.85pt;z-index:251661312;visibility:visible;mso-position-horizontal-relative:page;mso-position-vertical-relative:page;v-text-anchor:middle" o:allowincell="f" fillcolor="black">
          <v:fill color2="black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B47CAD" w:rsidRPr="002D3D52" w:rsidRDefault="00B47CAD" w:rsidP="00B63A18">
                <w:pPr>
                  <w:rPr>
                    <w:rFonts w:ascii="Agency FB" w:hAnsi="Agency FB" w:cs="Agency FB"/>
                    <w:color w:val="FFFFFF"/>
                    <w:sz w:val="32"/>
                    <w:szCs w:val="32"/>
                  </w:rPr>
                </w:pP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instrText>PAGE   \* MERGEFORMAT</w:instrTex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 w:rsidRPr="002D24D2">
                  <w:rPr>
                    <w:rFonts w:ascii="Agency FB" w:hAnsi="Agency FB" w:cs="Agency FB"/>
                    <w:noProof/>
                    <w:color w:val="FFFFFF"/>
                    <w:sz w:val="32"/>
                    <w:szCs w:val="32"/>
                  </w:rPr>
                  <w:t>29</w: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savePreviewPicture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4B"/>
    <w:rsid w:val="000023B1"/>
    <w:rsid w:val="000043DB"/>
    <w:rsid w:val="0000667F"/>
    <w:rsid w:val="0001411B"/>
    <w:rsid w:val="000147F4"/>
    <w:rsid w:val="00016079"/>
    <w:rsid w:val="000162CE"/>
    <w:rsid w:val="00020D35"/>
    <w:rsid w:val="00022C08"/>
    <w:rsid w:val="00023AFF"/>
    <w:rsid w:val="00023D96"/>
    <w:rsid w:val="00024718"/>
    <w:rsid w:val="00024A2A"/>
    <w:rsid w:val="00027D81"/>
    <w:rsid w:val="000335C7"/>
    <w:rsid w:val="000341EB"/>
    <w:rsid w:val="0003635D"/>
    <w:rsid w:val="00040112"/>
    <w:rsid w:val="000568DC"/>
    <w:rsid w:val="0005799C"/>
    <w:rsid w:val="00063F5B"/>
    <w:rsid w:val="00070AAC"/>
    <w:rsid w:val="00082F35"/>
    <w:rsid w:val="000858A4"/>
    <w:rsid w:val="0008727C"/>
    <w:rsid w:val="00087868"/>
    <w:rsid w:val="000927B8"/>
    <w:rsid w:val="000947FF"/>
    <w:rsid w:val="000A1D3A"/>
    <w:rsid w:val="000A32D0"/>
    <w:rsid w:val="000B5481"/>
    <w:rsid w:val="000C0A35"/>
    <w:rsid w:val="000C5B50"/>
    <w:rsid w:val="000D01C3"/>
    <w:rsid w:val="000D0C69"/>
    <w:rsid w:val="000E6291"/>
    <w:rsid w:val="000E6CAF"/>
    <w:rsid w:val="000F310E"/>
    <w:rsid w:val="000F4053"/>
    <w:rsid w:val="000F58E3"/>
    <w:rsid w:val="000F7B4B"/>
    <w:rsid w:val="000F7CED"/>
    <w:rsid w:val="00100C94"/>
    <w:rsid w:val="00111504"/>
    <w:rsid w:val="0011201E"/>
    <w:rsid w:val="00114250"/>
    <w:rsid w:val="001147AE"/>
    <w:rsid w:val="00123974"/>
    <w:rsid w:val="00124FB5"/>
    <w:rsid w:val="0012680F"/>
    <w:rsid w:val="00126E70"/>
    <w:rsid w:val="00130315"/>
    <w:rsid w:val="001306A2"/>
    <w:rsid w:val="00132A1A"/>
    <w:rsid w:val="00135F98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633B2"/>
    <w:rsid w:val="00165A1D"/>
    <w:rsid w:val="00170C84"/>
    <w:rsid w:val="00171387"/>
    <w:rsid w:val="0017148B"/>
    <w:rsid w:val="001751A3"/>
    <w:rsid w:val="00184D1B"/>
    <w:rsid w:val="00186792"/>
    <w:rsid w:val="00186BDC"/>
    <w:rsid w:val="00187CC6"/>
    <w:rsid w:val="001906B8"/>
    <w:rsid w:val="001916E7"/>
    <w:rsid w:val="001938EB"/>
    <w:rsid w:val="001A0484"/>
    <w:rsid w:val="001A334C"/>
    <w:rsid w:val="001A3F78"/>
    <w:rsid w:val="001A53EF"/>
    <w:rsid w:val="001A6921"/>
    <w:rsid w:val="001B2E3D"/>
    <w:rsid w:val="001B43EF"/>
    <w:rsid w:val="001C0108"/>
    <w:rsid w:val="001C3BF3"/>
    <w:rsid w:val="001C4452"/>
    <w:rsid w:val="001D1D2F"/>
    <w:rsid w:val="001D3230"/>
    <w:rsid w:val="001D7D99"/>
    <w:rsid w:val="001E1043"/>
    <w:rsid w:val="001E1D9C"/>
    <w:rsid w:val="001E57CC"/>
    <w:rsid w:val="001E6073"/>
    <w:rsid w:val="001E6BE6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42EC0"/>
    <w:rsid w:val="00243A50"/>
    <w:rsid w:val="002464C0"/>
    <w:rsid w:val="00247EA3"/>
    <w:rsid w:val="002533FF"/>
    <w:rsid w:val="00253533"/>
    <w:rsid w:val="002557C7"/>
    <w:rsid w:val="00257086"/>
    <w:rsid w:val="00257C81"/>
    <w:rsid w:val="0026066B"/>
    <w:rsid w:val="00262390"/>
    <w:rsid w:val="00264DB1"/>
    <w:rsid w:val="0026732C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7792"/>
    <w:rsid w:val="0029170A"/>
    <w:rsid w:val="00296BF3"/>
    <w:rsid w:val="00296FE1"/>
    <w:rsid w:val="00297FA6"/>
    <w:rsid w:val="002A1427"/>
    <w:rsid w:val="002A4616"/>
    <w:rsid w:val="002B0522"/>
    <w:rsid w:val="002B0678"/>
    <w:rsid w:val="002B306F"/>
    <w:rsid w:val="002B6BAF"/>
    <w:rsid w:val="002B7341"/>
    <w:rsid w:val="002C0FB0"/>
    <w:rsid w:val="002C5862"/>
    <w:rsid w:val="002C7656"/>
    <w:rsid w:val="002D1D7B"/>
    <w:rsid w:val="002D22DA"/>
    <w:rsid w:val="002D24D2"/>
    <w:rsid w:val="002D3D52"/>
    <w:rsid w:val="002D3FE1"/>
    <w:rsid w:val="002D772F"/>
    <w:rsid w:val="002E2E26"/>
    <w:rsid w:val="002F2665"/>
    <w:rsid w:val="002F592C"/>
    <w:rsid w:val="002F79D0"/>
    <w:rsid w:val="00304756"/>
    <w:rsid w:val="00307750"/>
    <w:rsid w:val="003138C2"/>
    <w:rsid w:val="0032283F"/>
    <w:rsid w:val="003235F1"/>
    <w:rsid w:val="003256F5"/>
    <w:rsid w:val="003269FE"/>
    <w:rsid w:val="00327A11"/>
    <w:rsid w:val="00331BCB"/>
    <w:rsid w:val="0034300D"/>
    <w:rsid w:val="00344D70"/>
    <w:rsid w:val="00346406"/>
    <w:rsid w:val="00346828"/>
    <w:rsid w:val="00347EF4"/>
    <w:rsid w:val="003503E4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9270D"/>
    <w:rsid w:val="00393838"/>
    <w:rsid w:val="003977BA"/>
    <w:rsid w:val="003A3A48"/>
    <w:rsid w:val="003A5181"/>
    <w:rsid w:val="003B35B4"/>
    <w:rsid w:val="003B4BA3"/>
    <w:rsid w:val="003B52CA"/>
    <w:rsid w:val="003B7A2E"/>
    <w:rsid w:val="003B7D79"/>
    <w:rsid w:val="003C3855"/>
    <w:rsid w:val="003C5A9E"/>
    <w:rsid w:val="003D347D"/>
    <w:rsid w:val="003D4384"/>
    <w:rsid w:val="003D5A8C"/>
    <w:rsid w:val="003D77BC"/>
    <w:rsid w:val="003D7A1E"/>
    <w:rsid w:val="003D7CBD"/>
    <w:rsid w:val="003E1DA1"/>
    <w:rsid w:val="003E3E87"/>
    <w:rsid w:val="003F3B51"/>
    <w:rsid w:val="003F7855"/>
    <w:rsid w:val="004000E8"/>
    <w:rsid w:val="004059C1"/>
    <w:rsid w:val="004079EB"/>
    <w:rsid w:val="00411A0A"/>
    <w:rsid w:val="00411B71"/>
    <w:rsid w:val="00421ACD"/>
    <w:rsid w:val="0042212D"/>
    <w:rsid w:val="00436797"/>
    <w:rsid w:val="0043694C"/>
    <w:rsid w:val="004414E0"/>
    <w:rsid w:val="00452D2F"/>
    <w:rsid w:val="004562F2"/>
    <w:rsid w:val="004574DD"/>
    <w:rsid w:val="00457D3D"/>
    <w:rsid w:val="00472192"/>
    <w:rsid w:val="00477752"/>
    <w:rsid w:val="00482C32"/>
    <w:rsid w:val="00487A69"/>
    <w:rsid w:val="00490053"/>
    <w:rsid w:val="00493A49"/>
    <w:rsid w:val="0049553D"/>
    <w:rsid w:val="004960F0"/>
    <w:rsid w:val="0049640A"/>
    <w:rsid w:val="004975BE"/>
    <w:rsid w:val="004A089F"/>
    <w:rsid w:val="004A74FD"/>
    <w:rsid w:val="004B0C38"/>
    <w:rsid w:val="004B5671"/>
    <w:rsid w:val="004B66A7"/>
    <w:rsid w:val="004C514B"/>
    <w:rsid w:val="004C5A83"/>
    <w:rsid w:val="004E37D5"/>
    <w:rsid w:val="004E3F01"/>
    <w:rsid w:val="004F0037"/>
    <w:rsid w:val="004F33B3"/>
    <w:rsid w:val="004F4E73"/>
    <w:rsid w:val="005014E4"/>
    <w:rsid w:val="0050406A"/>
    <w:rsid w:val="0050709A"/>
    <w:rsid w:val="00511873"/>
    <w:rsid w:val="005120E1"/>
    <w:rsid w:val="00516095"/>
    <w:rsid w:val="005276ED"/>
    <w:rsid w:val="00534101"/>
    <w:rsid w:val="0053775F"/>
    <w:rsid w:val="0054095D"/>
    <w:rsid w:val="005423A3"/>
    <w:rsid w:val="00543DAB"/>
    <w:rsid w:val="0056531C"/>
    <w:rsid w:val="0056766F"/>
    <w:rsid w:val="005706E2"/>
    <w:rsid w:val="00580B89"/>
    <w:rsid w:val="00582A66"/>
    <w:rsid w:val="005838C0"/>
    <w:rsid w:val="0058493A"/>
    <w:rsid w:val="0059004B"/>
    <w:rsid w:val="005950B1"/>
    <w:rsid w:val="005A0D8D"/>
    <w:rsid w:val="005A169A"/>
    <w:rsid w:val="005A1C0A"/>
    <w:rsid w:val="005A5DBC"/>
    <w:rsid w:val="005B3ED7"/>
    <w:rsid w:val="005C376F"/>
    <w:rsid w:val="005C3B09"/>
    <w:rsid w:val="005D20D4"/>
    <w:rsid w:val="005D405A"/>
    <w:rsid w:val="005D5834"/>
    <w:rsid w:val="005D6443"/>
    <w:rsid w:val="005E1287"/>
    <w:rsid w:val="005E3994"/>
    <w:rsid w:val="005F4161"/>
    <w:rsid w:val="005F4719"/>
    <w:rsid w:val="005F5459"/>
    <w:rsid w:val="00602716"/>
    <w:rsid w:val="0061019B"/>
    <w:rsid w:val="00616BBA"/>
    <w:rsid w:val="0062039D"/>
    <w:rsid w:val="0062521C"/>
    <w:rsid w:val="00626C29"/>
    <w:rsid w:val="006348C9"/>
    <w:rsid w:val="006355AF"/>
    <w:rsid w:val="00641084"/>
    <w:rsid w:val="00641C3F"/>
    <w:rsid w:val="006535BC"/>
    <w:rsid w:val="00653B8B"/>
    <w:rsid w:val="0065465A"/>
    <w:rsid w:val="006622EF"/>
    <w:rsid w:val="00665651"/>
    <w:rsid w:val="00667B27"/>
    <w:rsid w:val="00670099"/>
    <w:rsid w:val="006707A4"/>
    <w:rsid w:val="0067121D"/>
    <w:rsid w:val="00684A94"/>
    <w:rsid w:val="00685AE2"/>
    <w:rsid w:val="0068797B"/>
    <w:rsid w:val="006975FF"/>
    <w:rsid w:val="006A1252"/>
    <w:rsid w:val="006A703B"/>
    <w:rsid w:val="006B60C3"/>
    <w:rsid w:val="006C1EFA"/>
    <w:rsid w:val="006C4754"/>
    <w:rsid w:val="006D1C3E"/>
    <w:rsid w:val="006E4232"/>
    <w:rsid w:val="006E5599"/>
    <w:rsid w:val="006F171B"/>
    <w:rsid w:val="006F6FBC"/>
    <w:rsid w:val="00700977"/>
    <w:rsid w:val="00701B31"/>
    <w:rsid w:val="007033A7"/>
    <w:rsid w:val="00703404"/>
    <w:rsid w:val="00705C17"/>
    <w:rsid w:val="007072E3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42228"/>
    <w:rsid w:val="00742F8A"/>
    <w:rsid w:val="00747545"/>
    <w:rsid w:val="00747BA9"/>
    <w:rsid w:val="00770D10"/>
    <w:rsid w:val="007752E5"/>
    <w:rsid w:val="007761FE"/>
    <w:rsid w:val="007803C5"/>
    <w:rsid w:val="007830A4"/>
    <w:rsid w:val="007835B0"/>
    <w:rsid w:val="007836D3"/>
    <w:rsid w:val="00792AED"/>
    <w:rsid w:val="007952A0"/>
    <w:rsid w:val="0079537A"/>
    <w:rsid w:val="007A4600"/>
    <w:rsid w:val="007A5DBF"/>
    <w:rsid w:val="007A6E7D"/>
    <w:rsid w:val="007C2B89"/>
    <w:rsid w:val="007C6406"/>
    <w:rsid w:val="007E10D0"/>
    <w:rsid w:val="007E160F"/>
    <w:rsid w:val="007E33FD"/>
    <w:rsid w:val="007E3FE0"/>
    <w:rsid w:val="007E4AB7"/>
    <w:rsid w:val="007E5D1D"/>
    <w:rsid w:val="007F0765"/>
    <w:rsid w:val="007F1BE4"/>
    <w:rsid w:val="007F3893"/>
    <w:rsid w:val="007F737B"/>
    <w:rsid w:val="0080060B"/>
    <w:rsid w:val="008043DA"/>
    <w:rsid w:val="008060ED"/>
    <w:rsid w:val="00806BB8"/>
    <w:rsid w:val="00814ACC"/>
    <w:rsid w:val="00821E76"/>
    <w:rsid w:val="00824B89"/>
    <w:rsid w:val="00827FC7"/>
    <w:rsid w:val="008330E0"/>
    <w:rsid w:val="00836F27"/>
    <w:rsid w:val="00840F4B"/>
    <w:rsid w:val="00857147"/>
    <w:rsid w:val="00862848"/>
    <w:rsid w:val="00862D0C"/>
    <w:rsid w:val="00862FDF"/>
    <w:rsid w:val="008637F2"/>
    <w:rsid w:val="00864E06"/>
    <w:rsid w:val="008678B5"/>
    <w:rsid w:val="0087244B"/>
    <w:rsid w:val="008823B2"/>
    <w:rsid w:val="00885317"/>
    <w:rsid w:val="00887AA2"/>
    <w:rsid w:val="008A7279"/>
    <w:rsid w:val="008B27A1"/>
    <w:rsid w:val="008B3A34"/>
    <w:rsid w:val="008C0FF2"/>
    <w:rsid w:val="008C1BDC"/>
    <w:rsid w:val="008C2B91"/>
    <w:rsid w:val="008C4711"/>
    <w:rsid w:val="008C5D49"/>
    <w:rsid w:val="008C7C1E"/>
    <w:rsid w:val="008D19B0"/>
    <w:rsid w:val="008D2FC4"/>
    <w:rsid w:val="008D4631"/>
    <w:rsid w:val="008E0368"/>
    <w:rsid w:val="008E0CAA"/>
    <w:rsid w:val="008E1A9B"/>
    <w:rsid w:val="008E2C06"/>
    <w:rsid w:val="008E3368"/>
    <w:rsid w:val="00901200"/>
    <w:rsid w:val="0090170D"/>
    <w:rsid w:val="00902130"/>
    <w:rsid w:val="0090293F"/>
    <w:rsid w:val="00905252"/>
    <w:rsid w:val="0090627F"/>
    <w:rsid w:val="00912CE4"/>
    <w:rsid w:val="009177D3"/>
    <w:rsid w:val="0092478B"/>
    <w:rsid w:val="00924DB0"/>
    <w:rsid w:val="00926007"/>
    <w:rsid w:val="00927F55"/>
    <w:rsid w:val="00933B4D"/>
    <w:rsid w:val="00933C19"/>
    <w:rsid w:val="00935524"/>
    <w:rsid w:val="00935830"/>
    <w:rsid w:val="009366CB"/>
    <w:rsid w:val="00945308"/>
    <w:rsid w:val="0094699E"/>
    <w:rsid w:val="00946E0A"/>
    <w:rsid w:val="00951CFA"/>
    <w:rsid w:val="00956145"/>
    <w:rsid w:val="00963302"/>
    <w:rsid w:val="00967171"/>
    <w:rsid w:val="00971920"/>
    <w:rsid w:val="009730CC"/>
    <w:rsid w:val="0097347A"/>
    <w:rsid w:val="009745EA"/>
    <w:rsid w:val="00974A4A"/>
    <w:rsid w:val="00974D2A"/>
    <w:rsid w:val="00977ADA"/>
    <w:rsid w:val="0098175D"/>
    <w:rsid w:val="009821F5"/>
    <w:rsid w:val="009861AF"/>
    <w:rsid w:val="00987B30"/>
    <w:rsid w:val="009937C9"/>
    <w:rsid w:val="00994B16"/>
    <w:rsid w:val="009960A5"/>
    <w:rsid w:val="009A042B"/>
    <w:rsid w:val="009A361C"/>
    <w:rsid w:val="009A38DB"/>
    <w:rsid w:val="009A3FBB"/>
    <w:rsid w:val="009A4511"/>
    <w:rsid w:val="009B3658"/>
    <w:rsid w:val="009B41F9"/>
    <w:rsid w:val="009B59EF"/>
    <w:rsid w:val="009B6110"/>
    <w:rsid w:val="009C0292"/>
    <w:rsid w:val="009C051B"/>
    <w:rsid w:val="009C0CB8"/>
    <w:rsid w:val="009C1256"/>
    <w:rsid w:val="009C4C19"/>
    <w:rsid w:val="009D3911"/>
    <w:rsid w:val="009D6CCB"/>
    <w:rsid w:val="009D72D6"/>
    <w:rsid w:val="009E2A19"/>
    <w:rsid w:val="009E42F6"/>
    <w:rsid w:val="009E70E5"/>
    <w:rsid w:val="009F35B6"/>
    <w:rsid w:val="009F5340"/>
    <w:rsid w:val="009F5B12"/>
    <w:rsid w:val="00A017B0"/>
    <w:rsid w:val="00A051A9"/>
    <w:rsid w:val="00A06139"/>
    <w:rsid w:val="00A12D12"/>
    <w:rsid w:val="00A17834"/>
    <w:rsid w:val="00A221B7"/>
    <w:rsid w:val="00A22EE4"/>
    <w:rsid w:val="00A31F09"/>
    <w:rsid w:val="00A320FB"/>
    <w:rsid w:val="00A343F7"/>
    <w:rsid w:val="00A35403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E26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E2B37"/>
    <w:rsid w:val="00AE38B4"/>
    <w:rsid w:val="00AE3C13"/>
    <w:rsid w:val="00AE7F8F"/>
    <w:rsid w:val="00AF2BD5"/>
    <w:rsid w:val="00AF5EAC"/>
    <w:rsid w:val="00B0076E"/>
    <w:rsid w:val="00B0234D"/>
    <w:rsid w:val="00B035F1"/>
    <w:rsid w:val="00B05BF6"/>
    <w:rsid w:val="00B11A43"/>
    <w:rsid w:val="00B177B4"/>
    <w:rsid w:val="00B21D1E"/>
    <w:rsid w:val="00B26E57"/>
    <w:rsid w:val="00B27CB0"/>
    <w:rsid w:val="00B307ED"/>
    <w:rsid w:val="00B32FC9"/>
    <w:rsid w:val="00B355A1"/>
    <w:rsid w:val="00B3657F"/>
    <w:rsid w:val="00B47CAD"/>
    <w:rsid w:val="00B525B3"/>
    <w:rsid w:val="00B52F3D"/>
    <w:rsid w:val="00B54C05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68D2"/>
    <w:rsid w:val="00B82615"/>
    <w:rsid w:val="00B83D3F"/>
    <w:rsid w:val="00B83FED"/>
    <w:rsid w:val="00B841E2"/>
    <w:rsid w:val="00B90839"/>
    <w:rsid w:val="00B92E5C"/>
    <w:rsid w:val="00B940A4"/>
    <w:rsid w:val="00B942D7"/>
    <w:rsid w:val="00BA211E"/>
    <w:rsid w:val="00BA5ED4"/>
    <w:rsid w:val="00BA717A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6531"/>
    <w:rsid w:val="00BF042E"/>
    <w:rsid w:val="00BF2071"/>
    <w:rsid w:val="00BF2B4B"/>
    <w:rsid w:val="00BF47B0"/>
    <w:rsid w:val="00BF7763"/>
    <w:rsid w:val="00BF7E8C"/>
    <w:rsid w:val="00C04D57"/>
    <w:rsid w:val="00C1297B"/>
    <w:rsid w:val="00C15D03"/>
    <w:rsid w:val="00C15E44"/>
    <w:rsid w:val="00C16732"/>
    <w:rsid w:val="00C17D70"/>
    <w:rsid w:val="00C20FEC"/>
    <w:rsid w:val="00C22DF6"/>
    <w:rsid w:val="00C23388"/>
    <w:rsid w:val="00C23CDE"/>
    <w:rsid w:val="00C32885"/>
    <w:rsid w:val="00C33090"/>
    <w:rsid w:val="00C36A06"/>
    <w:rsid w:val="00C36F15"/>
    <w:rsid w:val="00C40F28"/>
    <w:rsid w:val="00C5054B"/>
    <w:rsid w:val="00C5141C"/>
    <w:rsid w:val="00C568AC"/>
    <w:rsid w:val="00C61FBB"/>
    <w:rsid w:val="00C62860"/>
    <w:rsid w:val="00C67AB0"/>
    <w:rsid w:val="00C722C2"/>
    <w:rsid w:val="00C750FA"/>
    <w:rsid w:val="00C77F53"/>
    <w:rsid w:val="00C820F5"/>
    <w:rsid w:val="00C835BF"/>
    <w:rsid w:val="00C8633F"/>
    <w:rsid w:val="00C91EB6"/>
    <w:rsid w:val="00C97776"/>
    <w:rsid w:val="00CA5303"/>
    <w:rsid w:val="00CB56FD"/>
    <w:rsid w:val="00CC1BEB"/>
    <w:rsid w:val="00CC7A5A"/>
    <w:rsid w:val="00CD2E1B"/>
    <w:rsid w:val="00CE12C1"/>
    <w:rsid w:val="00CF41F8"/>
    <w:rsid w:val="00CF4A79"/>
    <w:rsid w:val="00CF55E1"/>
    <w:rsid w:val="00CF5F31"/>
    <w:rsid w:val="00CF6117"/>
    <w:rsid w:val="00D100BF"/>
    <w:rsid w:val="00D116BA"/>
    <w:rsid w:val="00D15831"/>
    <w:rsid w:val="00D16F0A"/>
    <w:rsid w:val="00D23209"/>
    <w:rsid w:val="00D2373B"/>
    <w:rsid w:val="00D23F94"/>
    <w:rsid w:val="00D25070"/>
    <w:rsid w:val="00D27066"/>
    <w:rsid w:val="00D3174C"/>
    <w:rsid w:val="00D343A9"/>
    <w:rsid w:val="00D35930"/>
    <w:rsid w:val="00D36D28"/>
    <w:rsid w:val="00D41D11"/>
    <w:rsid w:val="00D51C02"/>
    <w:rsid w:val="00D55665"/>
    <w:rsid w:val="00D65BC7"/>
    <w:rsid w:val="00D70047"/>
    <w:rsid w:val="00D70BF4"/>
    <w:rsid w:val="00D83C7F"/>
    <w:rsid w:val="00D85FB7"/>
    <w:rsid w:val="00D86590"/>
    <w:rsid w:val="00D875C7"/>
    <w:rsid w:val="00D91EFD"/>
    <w:rsid w:val="00D9643B"/>
    <w:rsid w:val="00D97893"/>
    <w:rsid w:val="00DA07D6"/>
    <w:rsid w:val="00DB0BE2"/>
    <w:rsid w:val="00DB15D5"/>
    <w:rsid w:val="00DB1672"/>
    <w:rsid w:val="00DB77F3"/>
    <w:rsid w:val="00DC00BA"/>
    <w:rsid w:val="00DC25ED"/>
    <w:rsid w:val="00DC5AD6"/>
    <w:rsid w:val="00DD1618"/>
    <w:rsid w:val="00DD32F4"/>
    <w:rsid w:val="00DD7431"/>
    <w:rsid w:val="00DE0250"/>
    <w:rsid w:val="00DF4043"/>
    <w:rsid w:val="00DF5DFB"/>
    <w:rsid w:val="00E0123B"/>
    <w:rsid w:val="00E02F82"/>
    <w:rsid w:val="00E079B9"/>
    <w:rsid w:val="00E1492D"/>
    <w:rsid w:val="00E1555E"/>
    <w:rsid w:val="00E17F83"/>
    <w:rsid w:val="00E23338"/>
    <w:rsid w:val="00E348A9"/>
    <w:rsid w:val="00E3526A"/>
    <w:rsid w:val="00E37CB2"/>
    <w:rsid w:val="00E42169"/>
    <w:rsid w:val="00E4226E"/>
    <w:rsid w:val="00E43A4F"/>
    <w:rsid w:val="00E44C9E"/>
    <w:rsid w:val="00E4583D"/>
    <w:rsid w:val="00E54AC8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709C"/>
    <w:rsid w:val="00E9796A"/>
    <w:rsid w:val="00E97A75"/>
    <w:rsid w:val="00EA0844"/>
    <w:rsid w:val="00EA2086"/>
    <w:rsid w:val="00EA5339"/>
    <w:rsid w:val="00EB0AA7"/>
    <w:rsid w:val="00EB1A06"/>
    <w:rsid w:val="00EB1F15"/>
    <w:rsid w:val="00EB2E0C"/>
    <w:rsid w:val="00EB42F2"/>
    <w:rsid w:val="00EC2C4C"/>
    <w:rsid w:val="00EC37FC"/>
    <w:rsid w:val="00EC4193"/>
    <w:rsid w:val="00EC5A5A"/>
    <w:rsid w:val="00ED7E3D"/>
    <w:rsid w:val="00EE298E"/>
    <w:rsid w:val="00EE5645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6FF9"/>
    <w:rsid w:val="00F17E0F"/>
    <w:rsid w:val="00F20D51"/>
    <w:rsid w:val="00F22E5C"/>
    <w:rsid w:val="00F23BA2"/>
    <w:rsid w:val="00F24148"/>
    <w:rsid w:val="00F303DB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61A36"/>
    <w:rsid w:val="00F6420A"/>
    <w:rsid w:val="00F65ABC"/>
    <w:rsid w:val="00F666E6"/>
    <w:rsid w:val="00F6683D"/>
    <w:rsid w:val="00F67138"/>
    <w:rsid w:val="00F72105"/>
    <w:rsid w:val="00F73A60"/>
    <w:rsid w:val="00F82365"/>
    <w:rsid w:val="00F82DD7"/>
    <w:rsid w:val="00F86185"/>
    <w:rsid w:val="00F93C86"/>
    <w:rsid w:val="00F960C8"/>
    <w:rsid w:val="00F96335"/>
    <w:rsid w:val="00FA3BE8"/>
    <w:rsid w:val="00FA5AFF"/>
    <w:rsid w:val="00FB6E4A"/>
    <w:rsid w:val="00FB7C15"/>
    <w:rsid w:val="00FC0AE7"/>
    <w:rsid w:val="00FC30A4"/>
    <w:rsid w:val="00FC4395"/>
    <w:rsid w:val="00FC53A5"/>
    <w:rsid w:val="00FC563D"/>
    <w:rsid w:val="00FC5B62"/>
    <w:rsid w:val="00FC78FC"/>
    <w:rsid w:val="00FD3AA7"/>
    <w:rsid w:val="00FD3F52"/>
    <w:rsid w:val="00FD6F5E"/>
    <w:rsid w:val="00FE052F"/>
    <w:rsid w:val="00FE2B53"/>
    <w:rsid w:val="00FE43D2"/>
    <w:rsid w:val="00FE4C58"/>
    <w:rsid w:val="00FE4C6F"/>
    <w:rsid w:val="00FF3B7E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8F"/>
    <w:pPr>
      <w:spacing w:after="200" w:line="276" w:lineRule="auto"/>
    </w:pPr>
    <w:rPr>
      <w:rFonts w:cs="Calibri"/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apitel">
    <w:name w:val="Kapitel"/>
    <w:basedOn w:val="Normal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Normal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DefaultParagraphFon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Normal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DefaultParagraphFon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DefaultParagraphFon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Normal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DefaultParagraphFon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Normal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DefaultParagraphFon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Header">
    <w:name w:val="header"/>
    <w:basedOn w:val="Normal"/>
    <w:link w:val="Head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color w:val="943634"/>
    </w:rPr>
  </w:style>
  <w:style w:type="paragraph" w:styleId="Footer">
    <w:name w:val="footer"/>
    <w:basedOn w:val="Normal"/>
    <w:link w:val="Foot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893"/>
  </w:style>
  <w:style w:type="paragraph" w:customStyle="1" w:styleId="Regie">
    <w:name w:val="Regie"/>
    <w:basedOn w:val="Normal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DefaultParagraphFon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next w:val="Regie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</w:style>
  <w:style w:type="paragraph" w:customStyle="1" w:styleId="Trennung">
    <w:name w:val="Trennung"/>
    <w:basedOn w:val="Charakter"/>
    <w:next w:val="Charakter"/>
    <w:link w:val="TrennungZchn"/>
    <w:uiPriority w:val="99"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uiPriority w:val="99"/>
    <w:rsid w:val="00974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20</Pages>
  <Words>2741</Words>
  <Characters>15628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4 v1.0 GER</dc:title>
  <dc:subject/>
  <dc:creator>SunnyboyXP0</dc:creator>
  <cp:keywords>Operation Red Sand</cp:keywords>
  <dc:description/>
  <cp:lastModifiedBy>DAO 04</cp:lastModifiedBy>
  <cp:revision>15</cp:revision>
  <cp:lastPrinted>2011-06-21T14:34:00Z</cp:lastPrinted>
  <dcterms:created xsi:type="dcterms:W3CDTF">2011-06-21T15:56:00Z</dcterms:created>
  <dcterms:modified xsi:type="dcterms:W3CDTF">2011-09-02T12:22:00Z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